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61067493"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0817F2">
              <w:rPr>
                <w:sz w:val="64"/>
              </w:rPr>
              <w:t>815</w:t>
            </w:r>
            <w:r w:rsidRPr="00A54A15">
              <w:rPr>
                <w:sz w:val="64"/>
              </w:rPr>
              <w:t xml:space="preserve"> </w:t>
            </w:r>
            <w:r w:rsidRPr="00A54A15">
              <w:t>V</w:t>
            </w:r>
            <w:bookmarkStart w:id="3" w:name="specVersion"/>
            <w:r w:rsidR="00BA483A" w:rsidRPr="00A54A15">
              <w:t>0.</w:t>
            </w:r>
            <w:r w:rsidR="00D46ED4">
              <w:t>5</w:t>
            </w:r>
            <w:r w:rsidRPr="00A54A15">
              <w:t>.</w:t>
            </w:r>
            <w:bookmarkEnd w:id="3"/>
            <w:r w:rsidR="00BA483A" w:rsidRPr="00A54A15">
              <w:t>0</w:t>
            </w:r>
            <w:r w:rsidRPr="00A54A15">
              <w:t xml:space="preserve"> </w:t>
            </w:r>
            <w:r w:rsidRPr="00A54A15">
              <w:rPr>
                <w:sz w:val="32"/>
              </w:rPr>
              <w:t>(</w:t>
            </w:r>
            <w:bookmarkStart w:id="4" w:name="issueDate"/>
            <w:r w:rsidR="00BA483A" w:rsidRPr="00A54A15">
              <w:rPr>
                <w:sz w:val="32"/>
              </w:rPr>
              <w:t>20</w:t>
            </w:r>
            <w:r w:rsidR="0038327D">
              <w:rPr>
                <w:sz w:val="32"/>
              </w:rPr>
              <w:t>2</w:t>
            </w:r>
            <w:r w:rsidR="007E5B82">
              <w:rPr>
                <w:sz w:val="32"/>
              </w:rPr>
              <w:t>1</w:t>
            </w:r>
            <w:r w:rsidRPr="00A54A15">
              <w:rPr>
                <w:sz w:val="32"/>
              </w:rPr>
              <w:t>-</w:t>
            </w:r>
            <w:bookmarkEnd w:id="4"/>
            <w:r w:rsidR="007E5B82">
              <w:rPr>
                <w:sz w:val="32"/>
              </w:rPr>
              <w:t>0</w:t>
            </w:r>
            <w:r w:rsidR="00D46ED4">
              <w:rPr>
                <w:sz w:val="32"/>
              </w:rPr>
              <w:t>3</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6"/>
          <w:p w14:paraId="3F889F7C" w14:textId="6318CB5D"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971983">
              <w:t>edge computing</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8"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8"/>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0"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650 Route des Lucioles - Sophia Antipolis</w:t>
            </w:r>
          </w:p>
          <w:p w14:paraId="745C85F1"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77777777"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2019</w:t>
            </w:r>
            <w:bookmarkEnd w:id="13"/>
            <w:r w:rsidRPr="00A54A15">
              <w:rPr>
                <w:noProof/>
                <w:sz w:val="18"/>
              </w:rPr>
              <w:t>, 3GPP Organizational Partners (ARIB, ATIS, CCSA, ETSI, TSDSI, TTA, TTC).</w:t>
            </w:r>
            <w:bookmarkStart w:id="14" w:name="copyrightaddon"/>
            <w:bookmarkEnd w:id="14"/>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12"/>
          </w:p>
          <w:p w14:paraId="2C20035F" w14:textId="77777777" w:rsidR="00E16509" w:rsidRPr="00A54A15" w:rsidRDefault="00E16509" w:rsidP="00133525"/>
        </w:tc>
      </w:tr>
      <w:bookmarkEnd w:id="10"/>
    </w:tbl>
    <w:p w14:paraId="795B97BB" w14:textId="77777777" w:rsidR="00080512" w:rsidRPr="00A54A15" w:rsidRDefault="00080512">
      <w:pPr>
        <w:pStyle w:val="TT"/>
      </w:pPr>
      <w:r w:rsidRPr="00A54A15">
        <w:br w:type="page"/>
      </w:r>
      <w:bookmarkStart w:id="15" w:name="tableOfContents"/>
      <w:bookmarkEnd w:id="15"/>
      <w:r w:rsidRPr="00A54A15">
        <w:lastRenderedPageBreak/>
        <w:t>Contents</w:t>
      </w:r>
    </w:p>
    <w:p w14:paraId="7C651993" w14:textId="6F761049" w:rsidR="00AC2F0B" w:rsidRDefault="004D3578">
      <w:pPr>
        <w:pStyle w:val="TOC1"/>
        <w:rPr>
          <w:rFonts w:asciiTheme="minorHAnsi" w:eastAsiaTheme="minorEastAsia" w:hAnsiTheme="minorHAnsi" w:cstheme="minorBidi"/>
          <w:szCs w:val="22"/>
          <w:lang w:val="en-US" w:eastAsia="zh-CN"/>
        </w:rPr>
      </w:pPr>
      <w:r w:rsidRPr="00A54A15">
        <w:fldChar w:fldCharType="begin"/>
      </w:r>
      <w:r w:rsidRPr="00A54A15">
        <w:instrText xml:space="preserve"> TOC \o "1-9" </w:instrText>
      </w:r>
      <w:r w:rsidRPr="00A54A15">
        <w:fldChar w:fldCharType="separate"/>
      </w:r>
      <w:r w:rsidR="00AC2F0B">
        <w:t>Foreword</w:t>
      </w:r>
      <w:r w:rsidR="00AC2F0B">
        <w:tab/>
      </w:r>
      <w:r w:rsidR="00AC2F0B">
        <w:fldChar w:fldCharType="begin"/>
      </w:r>
      <w:r w:rsidR="00AC2F0B">
        <w:instrText xml:space="preserve"> PAGEREF _Toc66166024 \h </w:instrText>
      </w:r>
      <w:r w:rsidR="00AC2F0B">
        <w:fldChar w:fldCharType="separate"/>
      </w:r>
      <w:r w:rsidR="00AC2F0B">
        <w:t>6</w:t>
      </w:r>
      <w:r w:rsidR="00AC2F0B">
        <w:fldChar w:fldCharType="end"/>
      </w:r>
    </w:p>
    <w:p w14:paraId="4D931436" w14:textId="19CFC468" w:rsidR="00AC2F0B" w:rsidRDefault="00AC2F0B">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_Toc66166025 \h </w:instrText>
      </w:r>
      <w:r>
        <w:fldChar w:fldCharType="separate"/>
      </w:r>
      <w:r>
        <w:t>7</w:t>
      </w:r>
      <w:r>
        <w:fldChar w:fldCharType="end"/>
      </w:r>
    </w:p>
    <w:p w14:paraId="1E7B468B" w14:textId="6101FA6B" w:rsidR="00AC2F0B" w:rsidRDefault="00AC2F0B">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_Toc66166026 \h </w:instrText>
      </w:r>
      <w:r>
        <w:fldChar w:fldCharType="separate"/>
      </w:r>
      <w:r>
        <w:t>8</w:t>
      </w:r>
      <w:r>
        <w:fldChar w:fldCharType="end"/>
      </w:r>
    </w:p>
    <w:p w14:paraId="7A4DFDB0" w14:textId="20DBAE53" w:rsidR="00AC2F0B" w:rsidRDefault="00AC2F0B">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_Toc66166027 \h </w:instrText>
      </w:r>
      <w:r>
        <w:fldChar w:fldCharType="separate"/>
      </w:r>
      <w:r>
        <w:t>8</w:t>
      </w:r>
      <w:r>
        <w:fldChar w:fldCharType="end"/>
      </w:r>
    </w:p>
    <w:p w14:paraId="1D0A35D0" w14:textId="3ABF0EFD" w:rsidR="00AC2F0B" w:rsidRDefault="00AC2F0B">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_Toc66166028 \h </w:instrText>
      </w:r>
      <w:r>
        <w:fldChar w:fldCharType="separate"/>
      </w:r>
      <w:r>
        <w:t>9</w:t>
      </w:r>
      <w:r>
        <w:fldChar w:fldCharType="end"/>
      </w:r>
    </w:p>
    <w:p w14:paraId="2BBF1D31" w14:textId="3486303B" w:rsidR="00AC2F0B" w:rsidRDefault="00AC2F0B">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_Toc66166029 \h </w:instrText>
      </w:r>
      <w:r>
        <w:fldChar w:fldCharType="separate"/>
      </w:r>
      <w:r>
        <w:t>9</w:t>
      </w:r>
      <w:r>
        <w:fldChar w:fldCharType="end"/>
      </w:r>
    </w:p>
    <w:p w14:paraId="5DCFB638" w14:textId="42849D23" w:rsidR="00AC2F0B" w:rsidRDefault="00AC2F0B">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_Toc66166030 \h </w:instrText>
      </w:r>
      <w:r>
        <w:fldChar w:fldCharType="separate"/>
      </w:r>
      <w:r>
        <w:t>9</w:t>
      </w:r>
      <w:r>
        <w:fldChar w:fldCharType="end"/>
      </w:r>
    </w:p>
    <w:p w14:paraId="048E5EE2" w14:textId="7D0D21F2" w:rsidR="00AC2F0B" w:rsidRDefault="00AC2F0B">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_Toc66166031 \h </w:instrText>
      </w:r>
      <w:r>
        <w:fldChar w:fldCharType="separate"/>
      </w:r>
      <w:r>
        <w:t>9</w:t>
      </w:r>
      <w:r>
        <w:fldChar w:fldCharType="end"/>
      </w:r>
    </w:p>
    <w:p w14:paraId="64DAC417" w14:textId="77102E09" w:rsidR="00AC2F0B" w:rsidRDefault="00AC2F0B">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Business roles</w:t>
      </w:r>
      <w:r>
        <w:tab/>
      </w:r>
      <w:r>
        <w:fldChar w:fldCharType="begin"/>
      </w:r>
      <w:r>
        <w:instrText xml:space="preserve"> PAGEREF _Toc66166032 \h </w:instrText>
      </w:r>
      <w:r>
        <w:fldChar w:fldCharType="separate"/>
      </w:r>
      <w:r>
        <w:t>9</w:t>
      </w:r>
      <w:r>
        <w:fldChar w:fldCharType="end"/>
      </w:r>
    </w:p>
    <w:p w14:paraId="37A184D7" w14:textId="22517069" w:rsidR="00AC2F0B" w:rsidRDefault="00AC2F0B">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_Toc66166033 \h </w:instrText>
      </w:r>
      <w:r>
        <w:fldChar w:fldCharType="separate"/>
      </w:r>
      <w:r>
        <w:t>10</w:t>
      </w:r>
      <w:r>
        <w:fldChar w:fldCharType="end"/>
      </w:r>
    </w:p>
    <w:p w14:paraId="4A7207D1" w14:textId="6BEFCAAF" w:rsidR="00AC2F0B" w:rsidRDefault="00AC2F0B">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_Toc66166034 \h </w:instrText>
      </w:r>
      <w:r>
        <w:fldChar w:fldCharType="separate"/>
      </w:r>
      <w:r>
        <w:t>10</w:t>
      </w:r>
      <w:r>
        <w:fldChar w:fldCharType="end"/>
      </w:r>
    </w:p>
    <w:p w14:paraId="13A2C35B" w14:textId="4D13C4A4" w:rsidR="00AC2F0B" w:rsidRDefault="00AC2F0B">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5GS and edge application enabling architecture assumptions</w:t>
      </w:r>
      <w:r>
        <w:tab/>
      </w:r>
      <w:r>
        <w:fldChar w:fldCharType="begin"/>
      </w:r>
      <w:r>
        <w:instrText xml:space="preserve"> PAGEREF _Toc66166035 \h </w:instrText>
      </w:r>
      <w:r>
        <w:fldChar w:fldCharType="separate"/>
      </w:r>
      <w:r>
        <w:t>10</w:t>
      </w:r>
      <w:r>
        <w:fldChar w:fldCharType="end"/>
      </w:r>
    </w:p>
    <w:p w14:paraId="662D3925" w14:textId="6298C8DB" w:rsidR="00AC2F0B" w:rsidRDefault="00AC2F0B">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Edge Computing enabling architectures</w:t>
      </w:r>
      <w:r>
        <w:tab/>
      </w:r>
      <w:r>
        <w:fldChar w:fldCharType="begin"/>
      </w:r>
      <w:r>
        <w:instrText xml:space="preserve"> PAGEREF _Toc66166036 \h </w:instrText>
      </w:r>
      <w:r>
        <w:fldChar w:fldCharType="separate"/>
      </w:r>
      <w:r>
        <w:t>10</w:t>
      </w:r>
      <w:r>
        <w:fldChar w:fldCharType="end"/>
      </w:r>
    </w:p>
    <w:p w14:paraId="6FF63E65" w14:textId="0B35B8C6" w:rsidR="00AC2F0B" w:rsidRDefault="00AC2F0B">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5GS architecture for Edge Computing</w:t>
      </w:r>
      <w:r>
        <w:tab/>
      </w:r>
      <w:r>
        <w:fldChar w:fldCharType="begin"/>
      </w:r>
      <w:r>
        <w:instrText xml:space="preserve"> PAGEREF _Toc66166037 \h </w:instrText>
      </w:r>
      <w:r>
        <w:fldChar w:fldCharType="separate"/>
      </w:r>
      <w:r>
        <w:t>10</w:t>
      </w:r>
      <w:r>
        <w:fldChar w:fldCharType="end"/>
      </w:r>
    </w:p>
    <w:p w14:paraId="54C48F7E" w14:textId="570B4E7A" w:rsidR="00AC2F0B" w:rsidRDefault="00AC2F0B">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Architecture for enabling edge applications</w:t>
      </w:r>
      <w:r>
        <w:tab/>
      </w:r>
      <w:r>
        <w:fldChar w:fldCharType="begin"/>
      </w:r>
      <w:r>
        <w:instrText xml:space="preserve"> PAGEREF _Toc66166038 \h </w:instrText>
      </w:r>
      <w:r>
        <w:fldChar w:fldCharType="separate"/>
      </w:r>
      <w:r>
        <w:t>11</w:t>
      </w:r>
      <w:r>
        <w:fldChar w:fldCharType="end"/>
      </w:r>
    </w:p>
    <w:p w14:paraId="13C1B6B5" w14:textId="0987D9B8" w:rsidR="00AC2F0B" w:rsidRDefault="00AC2F0B">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 xml:space="preserve">Potential </w:t>
      </w:r>
      <w:r>
        <w:rPr>
          <w:lang w:bidi="ar-IQ"/>
        </w:rPr>
        <w:t>converged charging architectures for edge computing</w:t>
      </w:r>
      <w:r>
        <w:tab/>
      </w:r>
      <w:r>
        <w:fldChar w:fldCharType="begin"/>
      </w:r>
      <w:r>
        <w:instrText xml:space="preserve"> PAGEREF _Toc66166039 \h </w:instrText>
      </w:r>
      <w:r>
        <w:fldChar w:fldCharType="separate"/>
      </w:r>
      <w:r>
        <w:t>11</w:t>
      </w:r>
      <w:r>
        <w:fldChar w:fldCharType="end"/>
      </w:r>
    </w:p>
    <w:p w14:paraId="098B00BE" w14:textId="316F1F32" w:rsidR="00AC2F0B" w:rsidRDefault="00AC2F0B">
      <w:pPr>
        <w:pStyle w:val="TOC3"/>
        <w:rPr>
          <w:rFonts w:asciiTheme="minorHAnsi" w:eastAsiaTheme="minorEastAsia" w:hAnsiTheme="minorHAnsi" w:cstheme="minorBidi"/>
          <w:sz w:val="22"/>
          <w:szCs w:val="22"/>
          <w:lang w:val="en-US" w:eastAsia="zh-CN"/>
        </w:rPr>
      </w:pPr>
      <w:r>
        <w:rPr>
          <w:lang w:bidi="ar-IQ"/>
        </w:rPr>
        <w:t>6.2.1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_Toc66166040 \h </w:instrText>
      </w:r>
      <w:r>
        <w:fldChar w:fldCharType="separate"/>
      </w:r>
      <w:r>
        <w:t>11</w:t>
      </w:r>
      <w:r>
        <w:fldChar w:fldCharType="end"/>
      </w:r>
    </w:p>
    <w:p w14:paraId="34A83B56" w14:textId="29C8C94D" w:rsidR="00AC2F0B" w:rsidRDefault="00AC2F0B">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Charging scenarios and key issues</w:t>
      </w:r>
      <w:r>
        <w:tab/>
      </w:r>
      <w:r>
        <w:fldChar w:fldCharType="begin"/>
      </w:r>
      <w:r>
        <w:instrText xml:space="preserve"> PAGEREF _Toc66166041 \h </w:instrText>
      </w:r>
      <w:r>
        <w:fldChar w:fldCharType="separate"/>
      </w:r>
      <w:r>
        <w:t>12</w:t>
      </w:r>
      <w:r>
        <w:fldChar w:fldCharType="end"/>
      </w:r>
    </w:p>
    <w:p w14:paraId="34F92291" w14:textId="4819191D" w:rsidR="00AC2F0B" w:rsidRDefault="00AC2F0B">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5GS capability usage based charging for edge computing</w:t>
      </w:r>
      <w:r>
        <w:tab/>
      </w:r>
      <w:r>
        <w:fldChar w:fldCharType="begin"/>
      </w:r>
      <w:r>
        <w:instrText xml:space="preserve"> PAGEREF _Toc66166042 \h </w:instrText>
      </w:r>
      <w:r>
        <w:fldChar w:fldCharType="separate"/>
      </w:r>
      <w:r>
        <w:t>12</w:t>
      </w:r>
      <w:r>
        <w:fldChar w:fldCharType="end"/>
      </w:r>
    </w:p>
    <w:p w14:paraId="54AFE3B9" w14:textId="2D7526E6" w:rsidR="00AC2F0B" w:rsidRDefault="00AC2F0B">
      <w:pPr>
        <w:pStyle w:val="TOC3"/>
        <w:rPr>
          <w:rFonts w:asciiTheme="minorHAnsi" w:eastAsiaTheme="minorEastAsia" w:hAnsiTheme="minorHAnsi" w:cstheme="minorBidi"/>
          <w:sz w:val="22"/>
          <w:szCs w:val="22"/>
          <w:lang w:val="en-US" w:eastAsia="zh-CN"/>
        </w:rPr>
      </w:pPr>
      <w:r>
        <w:t>7.1.1</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_Toc66166043 \h </w:instrText>
      </w:r>
      <w:r>
        <w:fldChar w:fldCharType="separate"/>
      </w:r>
      <w:r>
        <w:t>12</w:t>
      </w:r>
      <w:r>
        <w:fldChar w:fldCharType="end"/>
      </w:r>
    </w:p>
    <w:p w14:paraId="7AC0223F" w14:textId="3E8E8556" w:rsidR="00AC2F0B" w:rsidRDefault="00AC2F0B">
      <w:pPr>
        <w:pStyle w:val="TOC4"/>
        <w:rPr>
          <w:rFonts w:asciiTheme="minorHAnsi" w:eastAsiaTheme="minorEastAsia" w:hAnsiTheme="minorHAnsi" w:cstheme="minorBidi"/>
          <w:sz w:val="22"/>
          <w:szCs w:val="22"/>
          <w:lang w:val="en-US" w:eastAsia="zh-CN"/>
        </w:rPr>
      </w:pPr>
      <w:r>
        <w:t>7.1.1.1</w:t>
      </w:r>
      <w:r>
        <w:rPr>
          <w:rFonts w:asciiTheme="minorHAnsi" w:eastAsiaTheme="minorEastAsia" w:hAnsiTheme="minorHAnsi" w:cstheme="minorBidi"/>
          <w:sz w:val="22"/>
          <w:szCs w:val="22"/>
          <w:lang w:val="en-US" w:eastAsia="zh-CN"/>
        </w:rPr>
        <w:tab/>
      </w:r>
      <w:r>
        <w:t>Use case #1: MNO charging subscriber for 5GS capabilities usage for accessing edge application</w:t>
      </w:r>
      <w:r>
        <w:tab/>
      </w:r>
      <w:r>
        <w:fldChar w:fldCharType="begin"/>
      </w:r>
      <w:r>
        <w:instrText xml:space="preserve"> PAGEREF _Toc66166044 \h </w:instrText>
      </w:r>
      <w:r>
        <w:fldChar w:fldCharType="separate"/>
      </w:r>
      <w:r>
        <w:t>12</w:t>
      </w:r>
      <w:r>
        <w:fldChar w:fldCharType="end"/>
      </w:r>
    </w:p>
    <w:p w14:paraId="37EEB643" w14:textId="27F11853" w:rsidR="00AC2F0B" w:rsidRDefault="00AC2F0B">
      <w:pPr>
        <w:pStyle w:val="TOC4"/>
        <w:rPr>
          <w:rFonts w:asciiTheme="minorHAnsi" w:eastAsiaTheme="minorEastAsia" w:hAnsiTheme="minorHAnsi" w:cstheme="minorBidi"/>
          <w:sz w:val="22"/>
          <w:szCs w:val="22"/>
          <w:lang w:val="en-US" w:eastAsia="zh-CN"/>
        </w:rPr>
      </w:pPr>
      <w:r>
        <w:t>7.1.1.2</w:t>
      </w:r>
      <w:r>
        <w:rPr>
          <w:rFonts w:asciiTheme="minorHAnsi" w:eastAsiaTheme="minorEastAsia" w:hAnsiTheme="minorHAnsi" w:cstheme="minorBidi"/>
          <w:sz w:val="22"/>
          <w:szCs w:val="22"/>
          <w:lang w:val="en-US" w:eastAsia="zh-CN"/>
        </w:rPr>
        <w:tab/>
      </w:r>
      <w:r>
        <w:t>Use case #2: MNO charging ECSP for 5GS capabilities usage</w:t>
      </w:r>
      <w:r>
        <w:tab/>
      </w:r>
      <w:r>
        <w:fldChar w:fldCharType="begin"/>
      </w:r>
      <w:r>
        <w:instrText xml:space="preserve"> PAGEREF _Toc66166045 \h </w:instrText>
      </w:r>
      <w:r>
        <w:fldChar w:fldCharType="separate"/>
      </w:r>
      <w:r>
        <w:t>12</w:t>
      </w:r>
      <w:r>
        <w:fldChar w:fldCharType="end"/>
      </w:r>
    </w:p>
    <w:p w14:paraId="5BD2E70E" w14:textId="5DE334D6" w:rsidR="00AC2F0B" w:rsidRDefault="00AC2F0B">
      <w:pPr>
        <w:pStyle w:val="TOC4"/>
        <w:rPr>
          <w:rFonts w:asciiTheme="minorHAnsi" w:eastAsiaTheme="minorEastAsia" w:hAnsiTheme="minorHAnsi" w:cstheme="minorBidi"/>
          <w:sz w:val="22"/>
          <w:szCs w:val="22"/>
          <w:lang w:val="en-US" w:eastAsia="zh-CN"/>
        </w:rPr>
      </w:pPr>
      <w:r>
        <w:t>7.1.1.3</w:t>
      </w:r>
      <w:r>
        <w:rPr>
          <w:rFonts w:asciiTheme="minorHAnsi" w:eastAsiaTheme="minorEastAsia" w:hAnsiTheme="minorHAnsi" w:cstheme="minorBidi"/>
          <w:sz w:val="22"/>
          <w:szCs w:val="22"/>
          <w:lang w:val="en-US" w:eastAsia="zh-CN"/>
        </w:rPr>
        <w:tab/>
      </w:r>
      <w:r>
        <w:t>Use case #3: MNO charging ASP for 5GS capabilities usage</w:t>
      </w:r>
      <w:r>
        <w:tab/>
      </w:r>
      <w:r>
        <w:fldChar w:fldCharType="begin"/>
      </w:r>
      <w:r>
        <w:instrText xml:space="preserve"> PAGEREF _Toc66166046 \h </w:instrText>
      </w:r>
      <w:r>
        <w:fldChar w:fldCharType="separate"/>
      </w:r>
      <w:r>
        <w:t>13</w:t>
      </w:r>
      <w:r>
        <w:fldChar w:fldCharType="end"/>
      </w:r>
    </w:p>
    <w:p w14:paraId="44F6DF33" w14:textId="26F864B6" w:rsidR="00AC2F0B" w:rsidRDefault="00AC2F0B">
      <w:pPr>
        <w:pStyle w:val="TOC4"/>
        <w:rPr>
          <w:rFonts w:asciiTheme="minorHAnsi" w:eastAsiaTheme="minorEastAsia" w:hAnsiTheme="minorHAnsi" w:cstheme="minorBidi"/>
          <w:sz w:val="22"/>
          <w:szCs w:val="22"/>
          <w:lang w:val="en-US" w:eastAsia="zh-CN"/>
        </w:rPr>
      </w:pPr>
      <w:r>
        <w:t>7.1.1.4</w:t>
      </w:r>
      <w:r>
        <w:rPr>
          <w:rFonts w:asciiTheme="minorHAnsi" w:eastAsiaTheme="minorEastAsia" w:hAnsiTheme="minorHAnsi" w:cstheme="minorBidi"/>
          <w:sz w:val="22"/>
          <w:szCs w:val="22"/>
          <w:lang w:val="en-US" w:eastAsia="zh-CN"/>
        </w:rPr>
        <w:tab/>
      </w:r>
      <w:r>
        <w:t>Use case #4: MNO charging subscriber for 5GS based on monitored QoS</w:t>
      </w:r>
      <w:r>
        <w:tab/>
      </w:r>
      <w:r>
        <w:fldChar w:fldCharType="begin"/>
      </w:r>
      <w:r>
        <w:instrText xml:space="preserve"> PAGEREF _Toc66166047 \h </w:instrText>
      </w:r>
      <w:r>
        <w:fldChar w:fldCharType="separate"/>
      </w:r>
      <w:r>
        <w:t>13</w:t>
      </w:r>
      <w:r>
        <w:fldChar w:fldCharType="end"/>
      </w:r>
    </w:p>
    <w:p w14:paraId="4DDD7C92" w14:textId="12503948" w:rsidR="00AC2F0B" w:rsidRDefault="00AC2F0B">
      <w:pPr>
        <w:pStyle w:val="TOC4"/>
        <w:rPr>
          <w:rFonts w:asciiTheme="minorHAnsi" w:eastAsiaTheme="minorEastAsia" w:hAnsiTheme="minorHAnsi" w:cstheme="minorBidi"/>
          <w:sz w:val="22"/>
          <w:szCs w:val="22"/>
          <w:lang w:val="en-US" w:eastAsia="zh-CN"/>
        </w:rPr>
      </w:pPr>
      <w:r>
        <w:t>7.1.1.5</w:t>
      </w:r>
      <w:r>
        <w:rPr>
          <w:rFonts w:asciiTheme="minorHAnsi" w:eastAsiaTheme="minorEastAsia" w:hAnsiTheme="minorHAnsi" w:cstheme="minorBidi"/>
          <w:sz w:val="22"/>
          <w:szCs w:val="22"/>
          <w:lang w:val="en-US" w:eastAsia="zh-CN"/>
        </w:rPr>
        <w:tab/>
      </w:r>
      <w:r>
        <w:t>Use case #5: MNO charging ECSP/ASP for 5GS based on monitored QoS</w:t>
      </w:r>
      <w:r>
        <w:tab/>
      </w:r>
      <w:r>
        <w:fldChar w:fldCharType="begin"/>
      </w:r>
      <w:r>
        <w:instrText xml:space="preserve"> PAGEREF _Toc66166048 \h </w:instrText>
      </w:r>
      <w:r>
        <w:fldChar w:fldCharType="separate"/>
      </w:r>
      <w:r>
        <w:t>13</w:t>
      </w:r>
      <w:r>
        <w:fldChar w:fldCharType="end"/>
      </w:r>
    </w:p>
    <w:p w14:paraId="4500CD19" w14:textId="538A938E" w:rsidR="00AC2F0B" w:rsidRDefault="00AC2F0B">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_Toc66166049 \h </w:instrText>
      </w:r>
      <w:r>
        <w:fldChar w:fldCharType="separate"/>
      </w:r>
      <w:r>
        <w:t>13</w:t>
      </w:r>
      <w:r>
        <w:fldChar w:fldCharType="end"/>
      </w:r>
    </w:p>
    <w:p w14:paraId="4AC90CAD" w14:textId="32159326" w:rsidR="00AC2F0B" w:rsidRDefault="00AC2F0B">
      <w:pPr>
        <w:pStyle w:val="TOC4"/>
        <w:rPr>
          <w:rFonts w:asciiTheme="minorHAnsi" w:eastAsiaTheme="minorEastAsia" w:hAnsiTheme="minorHAnsi" w:cstheme="minorBidi"/>
          <w:sz w:val="22"/>
          <w:szCs w:val="22"/>
          <w:lang w:val="en-US" w:eastAsia="zh-CN"/>
        </w:rPr>
      </w:pPr>
      <w:r>
        <w:t>7.1.2.1</w:t>
      </w:r>
      <w:r>
        <w:rPr>
          <w:rFonts w:asciiTheme="minorHAnsi" w:eastAsiaTheme="minorEastAsia" w:hAnsiTheme="minorHAnsi" w:cstheme="minorBidi"/>
          <w:sz w:val="22"/>
          <w:szCs w:val="22"/>
          <w:lang w:val="en-US" w:eastAsia="zh-CN"/>
        </w:rPr>
        <w:tab/>
      </w:r>
      <w:r>
        <w:t>Potential requirements for subscriber based charging</w:t>
      </w:r>
      <w:r>
        <w:tab/>
      </w:r>
      <w:r>
        <w:fldChar w:fldCharType="begin"/>
      </w:r>
      <w:r>
        <w:instrText xml:space="preserve"> PAGEREF _Toc66166050 \h </w:instrText>
      </w:r>
      <w:r>
        <w:fldChar w:fldCharType="separate"/>
      </w:r>
      <w:r>
        <w:t>13</w:t>
      </w:r>
      <w:r>
        <w:fldChar w:fldCharType="end"/>
      </w:r>
    </w:p>
    <w:p w14:paraId="1DF82576" w14:textId="0EEB2ACF" w:rsidR="00AC2F0B" w:rsidRDefault="00AC2F0B">
      <w:pPr>
        <w:pStyle w:val="TOC4"/>
        <w:rPr>
          <w:rFonts w:asciiTheme="minorHAnsi" w:eastAsiaTheme="minorEastAsia" w:hAnsiTheme="minorHAnsi" w:cstheme="minorBidi"/>
          <w:sz w:val="22"/>
          <w:szCs w:val="22"/>
          <w:lang w:val="en-US" w:eastAsia="zh-CN"/>
        </w:rPr>
      </w:pPr>
      <w:r>
        <w:t>7.1.2.2</w:t>
      </w:r>
      <w:r>
        <w:rPr>
          <w:rFonts w:asciiTheme="minorHAnsi" w:eastAsiaTheme="minorEastAsia" w:hAnsiTheme="minorHAnsi" w:cstheme="minorBidi"/>
          <w:sz w:val="22"/>
          <w:szCs w:val="22"/>
          <w:lang w:val="en-US" w:eastAsia="zh-CN"/>
        </w:rPr>
        <w:tab/>
      </w:r>
      <w:r>
        <w:t>Potential requirements for inter-provider based charging</w:t>
      </w:r>
      <w:r>
        <w:tab/>
      </w:r>
      <w:r>
        <w:fldChar w:fldCharType="begin"/>
      </w:r>
      <w:r>
        <w:instrText xml:space="preserve"> PAGEREF _Toc66166051 \h </w:instrText>
      </w:r>
      <w:r>
        <w:fldChar w:fldCharType="separate"/>
      </w:r>
      <w:r>
        <w:t>14</w:t>
      </w:r>
      <w:r>
        <w:fldChar w:fldCharType="end"/>
      </w:r>
    </w:p>
    <w:p w14:paraId="53C1E6D3" w14:textId="1A593FDE" w:rsidR="00AC2F0B" w:rsidRDefault="00AC2F0B">
      <w:pPr>
        <w:pStyle w:val="TOC3"/>
        <w:rPr>
          <w:rFonts w:asciiTheme="minorHAnsi" w:eastAsiaTheme="minorEastAsia" w:hAnsiTheme="minorHAnsi" w:cstheme="minorBidi"/>
          <w:sz w:val="22"/>
          <w:szCs w:val="22"/>
          <w:lang w:val="en-US" w:eastAsia="zh-CN"/>
        </w:rPr>
      </w:pPr>
      <w:r>
        <w:t>7.1.3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_Toc66166052 \h </w:instrText>
      </w:r>
      <w:r>
        <w:fldChar w:fldCharType="separate"/>
      </w:r>
      <w:r>
        <w:t>14</w:t>
      </w:r>
      <w:r>
        <w:fldChar w:fldCharType="end"/>
      </w:r>
    </w:p>
    <w:p w14:paraId="50C10704" w14:textId="51873C88" w:rsidR="00AC2F0B" w:rsidRDefault="00AC2F0B">
      <w:pPr>
        <w:pStyle w:val="TOC3"/>
        <w:rPr>
          <w:rFonts w:asciiTheme="minorHAnsi" w:eastAsiaTheme="minorEastAsia" w:hAnsiTheme="minorHAnsi" w:cstheme="minorBidi"/>
          <w:sz w:val="22"/>
          <w:szCs w:val="22"/>
          <w:lang w:val="en-US" w:eastAsia="zh-CN"/>
        </w:rPr>
      </w:pPr>
      <w:r>
        <w:t>7.1.4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_Toc66166053 \h </w:instrText>
      </w:r>
      <w:r>
        <w:fldChar w:fldCharType="separate"/>
      </w:r>
      <w:r>
        <w:t>14</w:t>
      </w:r>
      <w:r>
        <w:fldChar w:fldCharType="end"/>
      </w:r>
    </w:p>
    <w:p w14:paraId="1837008B" w14:textId="00366465" w:rsidR="00AC2F0B" w:rsidRDefault="00AC2F0B">
      <w:pPr>
        <w:pStyle w:val="TOC4"/>
        <w:rPr>
          <w:rFonts w:asciiTheme="minorHAnsi" w:eastAsiaTheme="minorEastAsia" w:hAnsiTheme="minorHAnsi" w:cstheme="minorBidi"/>
          <w:sz w:val="22"/>
          <w:szCs w:val="22"/>
          <w:lang w:val="en-US" w:eastAsia="zh-CN"/>
        </w:rPr>
      </w:pPr>
      <w:r>
        <w:t>7.1.4.1</w:t>
      </w:r>
      <w:r>
        <w:rPr>
          <w:rFonts w:asciiTheme="minorHAnsi" w:eastAsiaTheme="minorEastAsia" w:hAnsiTheme="minorHAnsi" w:cstheme="minorBidi"/>
          <w:sz w:val="22"/>
          <w:szCs w:val="22"/>
          <w:lang w:val="en-US" w:eastAsia="zh-CN"/>
        </w:rPr>
        <w:tab/>
      </w:r>
      <w:r>
        <w:t>Possible solutions for subscriber based charging</w:t>
      </w:r>
      <w:r>
        <w:tab/>
      </w:r>
      <w:r>
        <w:fldChar w:fldCharType="begin"/>
      </w:r>
      <w:r>
        <w:instrText xml:space="preserve"> PAGEREF _Toc66166054 \h </w:instrText>
      </w:r>
      <w:r>
        <w:fldChar w:fldCharType="separate"/>
      </w:r>
      <w:r>
        <w:t>14</w:t>
      </w:r>
      <w:r>
        <w:fldChar w:fldCharType="end"/>
      </w:r>
    </w:p>
    <w:p w14:paraId="111C910B" w14:textId="65C2C533" w:rsidR="00AC2F0B" w:rsidRDefault="00AC2F0B">
      <w:pPr>
        <w:pStyle w:val="TOC4"/>
        <w:rPr>
          <w:rFonts w:asciiTheme="minorHAnsi" w:eastAsiaTheme="minorEastAsia" w:hAnsiTheme="minorHAnsi" w:cstheme="minorBidi"/>
          <w:sz w:val="22"/>
          <w:szCs w:val="22"/>
          <w:lang w:val="en-US" w:eastAsia="zh-CN"/>
        </w:rPr>
      </w:pPr>
      <w:r>
        <w:t>7.1.4.2</w:t>
      </w:r>
      <w:r>
        <w:rPr>
          <w:rFonts w:asciiTheme="minorHAnsi" w:eastAsiaTheme="minorEastAsia" w:hAnsiTheme="minorHAnsi" w:cstheme="minorBidi"/>
          <w:sz w:val="22"/>
          <w:szCs w:val="22"/>
          <w:lang w:val="en-US" w:eastAsia="zh-CN"/>
        </w:rPr>
        <w:tab/>
      </w:r>
      <w:r>
        <w:t>Possible solutions for inter-provider based charging</w:t>
      </w:r>
      <w:r>
        <w:tab/>
      </w:r>
      <w:r>
        <w:fldChar w:fldCharType="begin"/>
      </w:r>
      <w:r>
        <w:instrText xml:space="preserve"> PAGEREF _Toc66166055 \h </w:instrText>
      </w:r>
      <w:r>
        <w:fldChar w:fldCharType="separate"/>
      </w:r>
      <w:r>
        <w:t>15</w:t>
      </w:r>
      <w:r>
        <w:fldChar w:fldCharType="end"/>
      </w:r>
    </w:p>
    <w:p w14:paraId="0FF4FD7C" w14:textId="1631CA07" w:rsidR="00AC2F0B" w:rsidRDefault="00AC2F0B">
      <w:pPr>
        <w:pStyle w:val="TOC3"/>
        <w:rPr>
          <w:rFonts w:asciiTheme="minorHAnsi" w:eastAsiaTheme="minorEastAsia" w:hAnsiTheme="minorHAnsi" w:cstheme="minorBidi"/>
          <w:sz w:val="22"/>
          <w:szCs w:val="22"/>
          <w:lang w:val="en-US" w:eastAsia="zh-CN"/>
        </w:rPr>
      </w:pPr>
      <w:r>
        <w:t>7.1.5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_Toc66166056 \h </w:instrText>
      </w:r>
      <w:r>
        <w:fldChar w:fldCharType="separate"/>
      </w:r>
      <w:r>
        <w:t>17</w:t>
      </w:r>
      <w:r>
        <w:fldChar w:fldCharType="end"/>
      </w:r>
    </w:p>
    <w:p w14:paraId="44AD3126" w14:textId="6F3F48AB" w:rsidR="00AC2F0B" w:rsidRDefault="00AC2F0B">
      <w:pPr>
        <w:pStyle w:val="TOC3"/>
        <w:rPr>
          <w:rFonts w:asciiTheme="minorHAnsi" w:eastAsiaTheme="minorEastAsia" w:hAnsiTheme="minorHAnsi" w:cstheme="minorBidi"/>
          <w:sz w:val="22"/>
          <w:szCs w:val="22"/>
          <w:lang w:val="en-US" w:eastAsia="zh-CN"/>
        </w:rPr>
      </w:pPr>
      <w:r>
        <w:t>7.1.6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_Toc66166057 \h </w:instrText>
      </w:r>
      <w:r>
        <w:fldChar w:fldCharType="separate"/>
      </w:r>
      <w:r>
        <w:t>17</w:t>
      </w:r>
      <w:r>
        <w:fldChar w:fldCharType="end"/>
      </w:r>
    </w:p>
    <w:p w14:paraId="43435400" w14:textId="0C893029" w:rsidR="00AC2F0B" w:rsidRDefault="00AC2F0B">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Edge enabling infrastructure resource charging</w:t>
      </w:r>
      <w:r>
        <w:tab/>
      </w:r>
      <w:r>
        <w:fldChar w:fldCharType="begin"/>
      </w:r>
      <w:r>
        <w:instrText xml:space="preserve"> PAGEREF _Toc66166058 \h </w:instrText>
      </w:r>
      <w:r>
        <w:fldChar w:fldCharType="separate"/>
      </w:r>
      <w:r>
        <w:t>18</w:t>
      </w:r>
      <w:r>
        <w:fldChar w:fldCharType="end"/>
      </w:r>
    </w:p>
    <w:p w14:paraId="08FA4BA3" w14:textId="35D30976" w:rsidR="00AC2F0B" w:rsidRDefault="00AC2F0B">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_Toc66166059 \h </w:instrText>
      </w:r>
      <w:r>
        <w:fldChar w:fldCharType="separate"/>
      </w:r>
      <w:r>
        <w:t>18</w:t>
      </w:r>
      <w:r>
        <w:fldChar w:fldCharType="end"/>
      </w:r>
    </w:p>
    <w:p w14:paraId="05345235" w14:textId="7B1AFF03" w:rsidR="00AC2F0B" w:rsidRDefault="00AC2F0B">
      <w:pPr>
        <w:pStyle w:val="TOC4"/>
        <w:rPr>
          <w:rFonts w:asciiTheme="minorHAnsi" w:eastAsiaTheme="minorEastAsia" w:hAnsiTheme="minorHAnsi" w:cstheme="minorBidi"/>
          <w:sz w:val="22"/>
          <w:szCs w:val="22"/>
          <w:lang w:val="en-US" w:eastAsia="zh-CN"/>
        </w:rPr>
      </w:pPr>
      <w:r>
        <w:t>7.2.1.1</w:t>
      </w:r>
      <w:r>
        <w:rPr>
          <w:rFonts w:asciiTheme="minorHAnsi" w:eastAsiaTheme="minorEastAsia" w:hAnsiTheme="minorHAnsi" w:cstheme="minorBidi"/>
          <w:sz w:val="22"/>
          <w:szCs w:val="22"/>
          <w:lang w:val="en-US" w:eastAsia="zh-CN"/>
        </w:rPr>
        <w:tab/>
      </w:r>
      <w:r>
        <w:t>Use case #1  Edge enabling infrastructure resource usage charging</w:t>
      </w:r>
      <w:r>
        <w:tab/>
      </w:r>
      <w:r>
        <w:fldChar w:fldCharType="begin"/>
      </w:r>
      <w:r>
        <w:instrText xml:space="preserve"> PAGEREF _Toc66166060 \h </w:instrText>
      </w:r>
      <w:r>
        <w:fldChar w:fldCharType="separate"/>
      </w:r>
      <w:r>
        <w:t>18</w:t>
      </w:r>
      <w:r>
        <w:fldChar w:fldCharType="end"/>
      </w:r>
    </w:p>
    <w:p w14:paraId="43427240" w14:textId="25110D0E" w:rsidR="00AC2F0B" w:rsidRDefault="00AC2F0B">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Use case #2  Edge enabling infrastructure resource performance charging</w:t>
      </w:r>
      <w:r>
        <w:tab/>
      </w:r>
      <w:r>
        <w:fldChar w:fldCharType="begin"/>
      </w:r>
      <w:r>
        <w:instrText xml:space="preserve"> PAGEREF _Toc66166061 \h </w:instrText>
      </w:r>
      <w:r>
        <w:fldChar w:fldCharType="separate"/>
      </w:r>
      <w:r>
        <w:t>18</w:t>
      </w:r>
      <w:r>
        <w:fldChar w:fldCharType="end"/>
      </w:r>
    </w:p>
    <w:p w14:paraId="6725E786" w14:textId="77AB80AA" w:rsidR="00AC2F0B" w:rsidRDefault="00AC2F0B">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_Toc66166062 \h </w:instrText>
      </w:r>
      <w:r>
        <w:fldChar w:fldCharType="separate"/>
      </w:r>
      <w:r>
        <w:t>18</w:t>
      </w:r>
      <w:r>
        <w:fldChar w:fldCharType="end"/>
      </w:r>
    </w:p>
    <w:p w14:paraId="342FFD8F" w14:textId="18389451" w:rsidR="00AC2F0B" w:rsidRDefault="00AC2F0B">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_Toc66166063 \h </w:instrText>
      </w:r>
      <w:r>
        <w:fldChar w:fldCharType="separate"/>
      </w:r>
      <w:r>
        <w:t>18</w:t>
      </w:r>
      <w:r>
        <w:fldChar w:fldCharType="end"/>
      </w:r>
    </w:p>
    <w:p w14:paraId="301F36C9" w14:textId="61521FF7" w:rsidR="00AC2F0B" w:rsidRDefault="00AC2F0B">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_Toc66166064 \h </w:instrText>
      </w:r>
      <w:r>
        <w:fldChar w:fldCharType="separate"/>
      </w:r>
      <w:r>
        <w:t>18</w:t>
      </w:r>
      <w:r>
        <w:fldChar w:fldCharType="end"/>
      </w:r>
    </w:p>
    <w:p w14:paraId="38857CB6" w14:textId="1EF0D80E" w:rsidR="00AC2F0B" w:rsidRDefault="00AC2F0B">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Potential charging architectures</w:t>
      </w:r>
      <w:r>
        <w:tab/>
      </w:r>
      <w:r>
        <w:fldChar w:fldCharType="begin"/>
      </w:r>
      <w:r>
        <w:instrText xml:space="preserve"> PAGEREF _Toc66166065 \h </w:instrText>
      </w:r>
      <w:r>
        <w:fldChar w:fldCharType="separate"/>
      </w:r>
      <w:r>
        <w:t>18</w:t>
      </w:r>
      <w:r>
        <w:fldChar w:fldCharType="end"/>
      </w:r>
    </w:p>
    <w:p w14:paraId="740E14BA" w14:textId="3FAF05A3" w:rsidR="00AC2F0B" w:rsidRDefault="00AC2F0B">
      <w:pPr>
        <w:pStyle w:val="TOC4"/>
        <w:rPr>
          <w:rFonts w:asciiTheme="minorHAnsi" w:eastAsiaTheme="minorEastAsia" w:hAnsiTheme="minorHAnsi" w:cstheme="minorBidi"/>
          <w:sz w:val="22"/>
          <w:szCs w:val="22"/>
          <w:lang w:val="en-US" w:eastAsia="zh-CN"/>
        </w:rPr>
      </w:pPr>
      <w:r>
        <w:t>7.2.4.2</w:t>
      </w:r>
      <w:r>
        <w:rPr>
          <w:rFonts w:asciiTheme="minorHAnsi" w:eastAsiaTheme="minorEastAsia" w:hAnsiTheme="minorHAnsi" w:cstheme="minorBidi"/>
          <w:sz w:val="22"/>
          <w:szCs w:val="22"/>
          <w:lang w:val="en-US" w:eastAsia="zh-CN"/>
        </w:rPr>
        <w:tab/>
      </w:r>
      <w:r>
        <w:t>Possible solutions for edge enabling infrastructure resource usage charging</w:t>
      </w:r>
      <w:r>
        <w:tab/>
      </w:r>
      <w:r>
        <w:fldChar w:fldCharType="begin"/>
      </w:r>
      <w:r>
        <w:instrText xml:space="preserve"> PAGEREF _Toc66166066 \h </w:instrText>
      </w:r>
      <w:r>
        <w:fldChar w:fldCharType="separate"/>
      </w:r>
      <w:r>
        <w:t>20</w:t>
      </w:r>
      <w:r>
        <w:fldChar w:fldCharType="end"/>
      </w:r>
    </w:p>
    <w:p w14:paraId="5B3E0FC4" w14:textId="33CCF342" w:rsidR="00AC2F0B" w:rsidRDefault="00AC2F0B">
      <w:pPr>
        <w:pStyle w:val="TOC4"/>
        <w:rPr>
          <w:rFonts w:asciiTheme="minorHAnsi" w:eastAsiaTheme="minorEastAsia" w:hAnsiTheme="minorHAnsi" w:cstheme="minorBidi"/>
          <w:sz w:val="22"/>
          <w:szCs w:val="22"/>
          <w:lang w:val="en-US" w:eastAsia="zh-CN"/>
        </w:rPr>
      </w:pPr>
      <w:r>
        <w:t>7.2.4.3</w:t>
      </w:r>
      <w:r>
        <w:rPr>
          <w:rFonts w:asciiTheme="minorHAnsi" w:eastAsiaTheme="minorEastAsia" w:hAnsiTheme="minorHAnsi" w:cstheme="minorBidi"/>
          <w:sz w:val="22"/>
          <w:szCs w:val="22"/>
          <w:lang w:val="en-US" w:eastAsia="zh-CN"/>
        </w:rPr>
        <w:tab/>
      </w:r>
      <w:r>
        <w:t>Possible solutions for edge enabling infrastructure resource performance charging</w:t>
      </w:r>
      <w:r>
        <w:tab/>
      </w:r>
      <w:r>
        <w:fldChar w:fldCharType="begin"/>
      </w:r>
      <w:r>
        <w:instrText xml:space="preserve"> PAGEREF _Toc66166067 \h </w:instrText>
      </w:r>
      <w:r>
        <w:fldChar w:fldCharType="separate"/>
      </w:r>
      <w:r>
        <w:t>22</w:t>
      </w:r>
      <w:r>
        <w:fldChar w:fldCharType="end"/>
      </w:r>
    </w:p>
    <w:p w14:paraId="76EFB721" w14:textId="55E33BA5" w:rsidR="00AC2F0B" w:rsidRDefault="00AC2F0B">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_Toc66166068 \h </w:instrText>
      </w:r>
      <w:r>
        <w:fldChar w:fldCharType="separate"/>
      </w:r>
      <w:r>
        <w:t>25</w:t>
      </w:r>
      <w:r>
        <w:fldChar w:fldCharType="end"/>
      </w:r>
    </w:p>
    <w:p w14:paraId="65516087" w14:textId="7248674E" w:rsidR="00AC2F0B" w:rsidRDefault="00AC2F0B">
      <w:pPr>
        <w:pStyle w:val="TOC3"/>
        <w:rPr>
          <w:rFonts w:asciiTheme="minorHAnsi" w:eastAsiaTheme="minorEastAsia" w:hAnsiTheme="minorHAnsi" w:cstheme="minorBidi"/>
          <w:sz w:val="22"/>
          <w:szCs w:val="22"/>
          <w:lang w:val="en-US" w:eastAsia="zh-CN"/>
        </w:rPr>
      </w:pPr>
      <w:r>
        <w:t>7.2.6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_Toc66166069 \h </w:instrText>
      </w:r>
      <w:r>
        <w:fldChar w:fldCharType="separate"/>
      </w:r>
      <w:r>
        <w:t>25</w:t>
      </w:r>
      <w:r>
        <w:fldChar w:fldCharType="end"/>
      </w:r>
    </w:p>
    <w:p w14:paraId="7DF0F87A" w14:textId="50C28A01" w:rsidR="00AC2F0B" w:rsidRDefault="00AC2F0B">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Charging for edge application server deployment</w:t>
      </w:r>
      <w:r>
        <w:tab/>
      </w:r>
      <w:r>
        <w:fldChar w:fldCharType="begin"/>
      </w:r>
      <w:r>
        <w:instrText xml:space="preserve"> PAGEREF _Toc66166070 \h </w:instrText>
      </w:r>
      <w:r>
        <w:fldChar w:fldCharType="separate"/>
      </w:r>
      <w:r>
        <w:t>25</w:t>
      </w:r>
      <w:r>
        <w:fldChar w:fldCharType="end"/>
      </w:r>
    </w:p>
    <w:p w14:paraId="20794D91" w14:textId="109AFA36" w:rsidR="00AC2F0B" w:rsidRDefault="00AC2F0B">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_Toc66166071 \h </w:instrText>
      </w:r>
      <w:r>
        <w:fldChar w:fldCharType="separate"/>
      </w:r>
      <w:r>
        <w:t>25</w:t>
      </w:r>
      <w:r>
        <w:fldChar w:fldCharType="end"/>
      </w:r>
    </w:p>
    <w:p w14:paraId="68A18738" w14:textId="30ECA02D" w:rsidR="00AC2F0B" w:rsidRDefault="00AC2F0B">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_Toc66166072 \h </w:instrText>
      </w:r>
      <w:r>
        <w:fldChar w:fldCharType="separate"/>
      </w:r>
      <w:r>
        <w:t>25</w:t>
      </w:r>
      <w:r>
        <w:fldChar w:fldCharType="end"/>
      </w:r>
    </w:p>
    <w:p w14:paraId="17CD5D7E" w14:textId="6074C6C8" w:rsidR="00AC2F0B" w:rsidRDefault="00AC2F0B">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_Toc66166073 \h </w:instrText>
      </w:r>
      <w:r>
        <w:fldChar w:fldCharType="separate"/>
      </w:r>
      <w:r>
        <w:t>25</w:t>
      </w:r>
      <w:r>
        <w:fldChar w:fldCharType="end"/>
      </w:r>
    </w:p>
    <w:p w14:paraId="3C885EB3" w14:textId="73477D0C" w:rsidR="00AC2F0B" w:rsidRDefault="00AC2F0B">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_Toc66166074 \h </w:instrText>
      </w:r>
      <w:r>
        <w:fldChar w:fldCharType="separate"/>
      </w:r>
      <w:r>
        <w:t>25</w:t>
      </w:r>
      <w:r>
        <w:fldChar w:fldCharType="end"/>
      </w:r>
    </w:p>
    <w:p w14:paraId="56A5CE25" w14:textId="15B79832" w:rsidR="00AC2F0B" w:rsidRDefault="00AC2F0B">
      <w:pPr>
        <w:pStyle w:val="TOC4"/>
        <w:rPr>
          <w:rFonts w:asciiTheme="minorHAnsi" w:eastAsiaTheme="minorEastAsia" w:hAnsiTheme="minorHAnsi" w:cstheme="minorBidi"/>
          <w:sz w:val="22"/>
          <w:szCs w:val="22"/>
          <w:lang w:val="en-US" w:eastAsia="zh-CN"/>
        </w:rPr>
      </w:pPr>
      <w:r>
        <w:t>7.3.4.1</w:t>
      </w:r>
      <w:r>
        <w:rPr>
          <w:rFonts w:asciiTheme="minorHAnsi" w:eastAsiaTheme="minorEastAsia" w:hAnsiTheme="minorHAnsi" w:cstheme="minorBidi"/>
          <w:sz w:val="22"/>
          <w:szCs w:val="22"/>
          <w:lang w:val="en-US" w:eastAsia="zh-CN"/>
        </w:rPr>
        <w:tab/>
      </w:r>
      <w:r>
        <w:t>Potential charging architectures</w:t>
      </w:r>
      <w:r>
        <w:tab/>
      </w:r>
      <w:r>
        <w:fldChar w:fldCharType="begin"/>
      </w:r>
      <w:r>
        <w:instrText xml:space="preserve"> PAGEREF _Toc66166075 \h </w:instrText>
      </w:r>
      <w:r>
        <w:fldChar w:fldCharType="separate"/>
      </w:r>
      <w:r>
        <w:t>25</w:t>
      </w:r>
      <w:r>
        <w:fldChar w:fldCharType="end"/>
      </w:r>
    </w:p>
    <w:p w14:paraId="31E24878" w14:textId="73E045DA" w:rsidR="00AC2F0B" w:rsidRDefault="00AC2F0B">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Possible solutions for EAS deployment charging</w:t>
      </w:r>
      <w:r>
        <w:tab/>
      </w:r>
      <w:r>
        <w:fldChar w:fldCharType="begin"/>
      </w:r>
      <w:r>
        <w:instrText xml:space="preserve"> PAGEREF _Toc66166076 \h </w:instrText>
      </w:r>
      <w:r>
        <w:fldChar w:fldCharType="separate"/>
      </w:r>
      <w:r>
        <w:t>27</w:t>
      </w:r>
      <w:r>
        <w:fldChar w:fldCharType="end"/>
      </w:r>
    </w:p>
    <w:p w14:paraId="5102F411" w14:textId="2B543BD8" w:rsidR="00AC2F0B" w:rsidRDefault="00AC2F0B">
      <w:pPr>
        <w:pStyle w:val="TOC3"/>
        <w:rPr>
          <w:rFonts w:asciiTheme="minorHAnsi" w:eastAsiaTheme="minorEastAsia" w:hAnsiTheme="minorHAnsi" w:cstheme="minorBidi"/>
          <w:sz w:val="22"/>
          <w:szCs w:val="22"/>
          <w:lang w:val="en-US" w:eastAsia="zh-CN"/>
        </w:rPr>
      </w:pPr>
      <w:r>
        <w:lastRenderedPageBreak/>
        <w:t>7.3.5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_Toc66166077 \h </w:instrText>
      </w:r>
      <w:r>
        <w:fldChar w:fldCharType="separate"/>
      </w:r>
      <w:r>
        <w:t>29</w:t>
      </w:r>
      <w:r>
        <w:fldChar w:fldCharType="end"/>
      </w:r>
    </w:p>
    <w:p w14:paraId="795A0D29" w14:textId="4CE9C063" w:rsidR="00AC2F0B" w:rsidRDefault="00AC2F0B">
      <w:pPr>
        <w:pStyle w:val="TOC3"/>
        <w:rPr>
          <w:rFonts w:asciiTheme="minorHAnsi" w:eastAsiaTheme="minorEastAsia" w:hAnsiTheme="minorHAnsi" w:cstheme="minorBidi"/>
          <w:sz w:val="22"/>
          <w:szCs w:val="22"/>
          <w:lang w:val="en-US" w:eastAsia="zh-CN"/>
        </w:rPr>
      </w:pPr>
      <w:r>
        <w:t>7.3.6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_Toc66166078 \h </w:instrText>
      </w:r>
      <w:r>
        <w:fldChar w:fldCharType="separate"/>
      </w:r>
      <w:r>
        <w:t>30</w:t>
      </w:r>
      <w:r>
        <w:fldChar w:fldCharType="end"/>
      </w:r>
    </w:p>
    <w:p w14:paraId="0EB7C7B2" w14:textId="639EDFFD" w:rsidR="00AC2F0B" w:rsidRDefault="00AC2F0B">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Charging for edge enabling services usage</w:t>
      </w:r>
      <w:r>
        <w:tab/>
      </w:r>
      <w:r>
        <w:fldChar w:fldCharType="begin"/>
      </w:r>
      <w:r>
        <w:instrText xml:space="preserve"> PAGEREF _Toc66166079 \h </w:instrText>
      </w:r>
      <w:r>
        <w:fldChar w:fldCharType="separate"/>
      </w:r>
      <w:r>
        <w:t>30</w:t>
      </w:r>
      <w:r>
        <w:fldChar w:fldCharType="end"/>
      </w:r>
    </w:p>
    <w:p w14:paraId="3B74BD6C" w14:textId="75F64A74" w:rsidR="00AC2F0B" w:rsidRDefault="00AC2F0B">
      <w:pPr>
        <w:pStyle w:val="TOC3"/>
        <w:rPr>
          <w:rFonts w:asciiTheme="minorHAnsi" w:eastAsiaTheme="minorEastAsia" w:hAnsiTheme="minorHAnsi" w:cstheme="minorBidi"/>
          <w:sz w:val="22"/>
          <w:szCs w:val="22"/>
          <w:lang w:val="en-US" w:eastAsia="zh-CN"/>
        </w:rPr>
      </w:pPr>
      <w:r>
        <w:t>7.4.1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_Toc66166080 \h </w:instrText>
      </w:r>
      <w:r>
        <w:fldChar w:fldCharType="separate"/>
      </w:r>
      <w:r>
        <w:t>30</w:t>
      </w:r>
      <w:r>
        <w:fldChar w:fldCharType="end"/>
      </w:r>
    </w:p>
    <w:p w14:paraId="0893B633" w14:textId="3109DCF0" w:rsidR="00AC2F0B" w:rsidRDefault="00AC2F0B">
      <w:pPr>
        <w:pStyle w:val="TOC3"/>
        <w:rPr>
          <w:rFonts w:asciiTheme="minorHAnsi" w:eastAsiaTheme="minorEastAsia" w:hAnsiTheme="minorHAnsi" w:cstheme="minorBidi"/>
          <w:sz w:val="22"/>
          <w:szCs w:val="22"/>
          <w:lang w:val="en-US" w:eastAsia="zh-CN"/>
        </w:rPr>
      </w:pPr>
      <w:r>
        <w:t>7.4.2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_Toc66166081 \h </w:instrText>
      </w:r>
      <w:r>
        <w:fldChar w:fldCharType="separate"/>
      </w:r>
      <w:r>
        <w:t>30</w:t>
      </w:r>
      <w:r>
        <w:fldChar w:fldCharType="end"/>
      </w:r>
    </w:p>
    <w:p w14:paraId="25C16D77" w14:textId="717688CD" w:rsidR="00AC2F0B" w:rsidRDefault="00AC2F0B">
      <w:pPr>
        <w:pStyle w:val="TOC3"/>
        <w:rPr>
          <w:rFonts w:asciiTheme="minorHAnsi" w:eastAsiaTheme="minorEastAsia" w:hAnsiTheme="minorHAnsi" w:cstheme="minorBidi"/>
          <w:sz w:val="22"/>
          <w:szCs w:val="22"/>
          <w:lang w:val="en-US" w:eastAsia="zh-CN"/>
        </w:rPr>
      </w:pPr>
      <w:r>
        <w:t>7.4.3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_Toc66166082 \h </w:instrText>
      </w:r>
      <w:r>
        <w:fldChar w:fldCharType="separate"/>
      </w:r>
      <w:r>
        <w:t>30</w:t>
      </w:r>
      <w:r>
        <w:fldChar w:fldCharType="end"/>
      </w:r>
    </w:p>
    <w:p w14:paraId="089124C8" w14:textId="00CC98EA" w:rsidR="00AC2F0B" w:rsidRDefault="00AC2F0B">
      <w:pPr>
        <w:pStyle w:val="TOC3"/>
        <w:rPr>
          <w:rFonts w:asciiTheme="minorHAnsi" w:eastAsiaTheme="minorEastAsia" w:hAnsiTheme="minorHAnsi" w:cstheme="minorBidi"/>
          <w:sz w:val="22"/>
          <w:szCs w:val="22"/>
          <w:lang w:val="en-US" w:eastAsia="zh-CN"/>
        </w:rPr>
      </w:pPr>
      <w:r>
        <w:t>7.4.4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_Toc66166083 \h </w:instrText>
      </w:r>
      <w:r>
        <w:fldChar w:fldCharType="separate"/>
      </w:r>
      <w:r>
        <w:t>31</w:t>
      </w:r>
      <w:r>
        <w:fldChar w:fldCharType="end"/>
      </w:r>
    </w:p>
    <w:p w14:paraId="433CC920" w14:textId="70616C2D" w:rsidR="00AC2F0B" w:rsidRDefault="00AC2F0B">
      <w:pPr>
        <w:pStyle w:val="TOC4"/>
        <w:rPr>
          <w:rFonts w:asciiTheme="minorHAnsi" w:eastAsiaTheme="minorEastAsia" w:hAnsiTheme="minorHAnsi" w:cstheme="minorBidi"/>
          <w:sz w:val="22"/>
          <w:szCs w:val="22"/>
          <w:lang w:val="en-US" w:eastAsia="zh-CN"/>
        </w:rPr>
      </w:pPr>
      <w:r>
        <w:t>7.4.4.1</w:t>
      </w:r>
      <w:r>
        <w:rPr>
          <w:rFonts w:asciiTheme="minorHAnsi" w:eastAsiaTheme="minorEastAsia" w:hAnsiTheme="minorHAnsi" w:cstheme="minorBidi"/>
          <w:sz w:val="22"/>
          <w:szCs w:val="22"/>
          <w:lang w:val="en-US" w:eastAsia="zh-CN"/>
        </w:rPr>
        <w:tab/>
      </w:r>
      <w:r>
        <w:t>Potential charging architectures</w:t>
      </w:r>
      <w:r>
        <w:tab/>
      </w:r>
      <w:r>
        <w:fldChar w:fldCharType="begin"/>
      </w:r>
      <w:r>
        <w:instrText xml:space="preserve"> PAGEREF _Toc66166084 \h </w:instrText>
      </w:r>
      <w:r>
        <w:fldChar w:fldCharType="separate"/>
      </w:r>
      <w:r>
        <w:t>31</w:t>
      </w:r>
      <w:r>
        <w:fldChar w:fldCharType="end"/>
      </w:r>
    </w:p>
    <w:p w14:paraId="0DFC9A82" w14:textId="4CDDFBA9" w:rsidR="00AC2F0B" w:rsidRDefault="00AC2F0B">
      <w:pPr>
        <w:pStyle w:val="TOC4"/>
        <w:rPr>
          <w:rFonts w:asciiTheme="minorHAnsi" w:eastAsiaTheme="minorEastAsia" w:hAnsiTheme="minorHAnsi" w:cstheme="minorBidi"/>
          <w:sz w:val="22"/>
          <w:szCs w:val="22"/>
          <w:lang w:val="en-US" w:eastAsia="zh-CN"/>
        </w:rPr>
      </w:pPr>
      <w:r>
        <w:t>7.4.4.2</w:t>
      </w:r>
      <w:r>
        <w:rPr>
          <w:rFonts w:asciiTheme="minorHAnsi" w:eastAsiaTheme="minorEastAsia" w:hAnsiTheme="minorHAnsi" w:cstheme="minorBidi"/>
          <w:sz w:val="22"/>
          <w:szCs w:val="22"/>
          <w:lang w:val="en-US" w:eastAsia="zh-CN"/>
        </w:rPr>
        <w:tab/>
      </w:r>
      <w:r>
        <w:t>Possible solutions for EAS registration charging</w:t>
      </w:r>
      <w:r>
        <w:tab/>
      </w:r>
      <w:r>
        <w:fldChar w:fldCharType="begin"/>
      </w:r>
      <w:r>
        <w:instrText xml:space="preserve"> PAGEREF _Toc66166085 \h </w:instrText>
      </w:r>
      <w:r>
        <w:fldChar w:fldCharType="separate"/>
      </w:r>
      <w:r>
        <w:t>31</w:t>
      </w:r>
      <w:r>
        <w:fldChar w:fldCharType="end"/>
      </w:r>
    </w:p>
    <w:p w14:paraId="2EC02473" w14:textId="36A63855" w:rsidR="00AC2F0B" w:rsidRDefault="00AC2F0B">
      <w:pPr>
        <w:pStyle w:val="TOC4"/>
        <w:rPr>
          <w:rFonts w:asciiTheme="minorHAnsi" w:eastAsiaTheme="minorEastAsia" w:hAnsiTheme="minorHAnsi" w:cstheme="minorBidi"/>
          <w:sz w:val="22"/>
          <w:szCs w:val="22"/>
          <w:lang w:val="en-US" w:eastAsia="zh-CN"/>
        </w:rPr>
      </w:pPr>
      <w:r>
        <w:t>7.4.4.3</w:t>
      </w:r>
      <w:r>
        <w:rPr>
          <w:rFonts w:asciiTheme="minorHAnsi" w:eastAsiaTheme="minorEastAsia" w:hAnsiTheme="minorHAnsi" w:cstheme="minorBidi"/>
          <w:sz w:val="22"/>
          <w:szCs w:val="22"/>
          <w:lang w:val="en-US" w:eastAsia="zh-CN"/>
        </w:rPr>
        <w:tab/>
      </w:r>
      <w:r>
        <w:t>Possible solutions for EAS discovery charging</w:t>
      </w:r>
      <w:r>
        <w:tab/>
      </w:r>
      <w:r>
        <w:fldChar w:fldCharType="begin"/>
      </w:r>
      <w:r>
        <w:instrText xml:space="preserve"> PAGEREF _Toc66166086 \h </w:instrText>
      </w:r>
      <w:r>
        <w:fldChar w:fldCharType="separate"/>
      </w:r>
      <w:r>
        <w:t>32</w:t>
      </w:r>
      <w:r>
        <w:fldChar w:fldCharType="end"/>
      </w:r>
    </w:p>
    <w:p w14:paraId="1C432499" w14:textId="1447B401" w:rsidR="00AC2F0B" w:rsidRDefault="00AC2F0B">
      <w:pPr>
        <w:pStyle w:val="TOC4"/>
        <w:rPr>
          <w:rFonts w:asciiTheme="minorHAnsi" w:eastAsiaTheme="minorEastAsia" w:hAnsiTheme="minorHAnsi" w:cstheme="minorBidi"/>
          <w:sz w:val="22"/>
          <w:szCs w:val="22"/>
          <w:lang w:val="en-US" w:eastAsia="zh-CN"/>
        </w:rPr>
      </w:pPr>
      <w:r>
        <w:t>7.4.4.4</w:t>
      </w:r>
      <w:r>
        <w:rPr>
          <w:rFonts w:asciiTheme="minorHAnsi" w:eastAsiaTheme="minorEastAsia" w:hAnsiTheme="minorHAnsi" w:cstheme="minorBidi"/>
          <w:sz w:val="22"/>
          <w:szCs w:val="22"/>
          <w:lang w:val="en-US" w:eastAsia="zh-CN"/>
        </w:rPr>
        <w:tab/>
      </w:r>
      <w:r>
        <w:t>Possible solutions for EAS application context transfer charging</w:t>
      </w:r>
      <w:r>
        <w:tab/>
      </w:r>
      <w:r>
        <w:fldChar w:fldCharType="begin"/>
      </w:r>
      <w:r>
        <w:instrText xml:space="preserve"> PAGEREF _Toc66166087 \h </w:instrText>
      </w:r>
      <w:r>
        <w:fldChar w:fldCharType="separate"/>
      </w:r>
      <w:r>
        <w:t>32</w:t>
      </w:r>
      <w:r>
        <w:fldChar w:fldCharType="end"/>
      </w:r>
    </w:p>
    <w:p w14:paraId="56DFCCBC" w14:textId="3CE63C02" w:rsidR="00AC2F0B" w:rsidRDefault="00AC2F0B">
      <w:pPr>
        <w:pStyle w:val="TOC3"/>
        <w:rPr>
          <w:rFonts w:asciiTheme="minorHAnsi" w:eastAsiaTheme="minorEastAsia" w:hAnsiTheme="minorHAnsi" w:cstheme="minorBidi"/>
          <w:sz w:val="22"/>
          <w:szCs w:val="22"/>
          <w:lang w:val="en-US" w:eastAsia="zh-CN"/>
        </w:rPr>
      </w:pPr>
      <w:r>
        <w:t>7.4.5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_Toc66166088 \h </w:instrText>
      </w:r>
      <w:r>
        <w:fldChar w:fldCharType="separate"/>
      </w:r>
      <w:r>
        <w:t>35</w:t>
      </w:r>
      <w:r>
        <w:fldChar w:fldCharType="end"/>
      </w:r>
    </w:p>
    <w:p w14:paraId="62BE2941" w14:textId="5F191087" w:rsidR="00AC2F0B" w:rsidRDefault="00AC2F0B">
      <w:pPr>
        <w:pStyle w:val="TOC3"/>
        <w:rPr>
          <w:rFonts w:asciiTheme="minorHAnsi" w:eastAsiaTheme="minorEastAsia" w:hAnsiTheme="minorHAnsi" w:cstheme="minorBidi"/>
          <w:sz w:val="22"/>
          <w:szCs w:val="22"/>
          <w:lang w:val="en-US" w:eastAsia="zh-CN"/>
        </w:rPr>
      </w:pPr>
      <w:r>
        <w:t>7.4.6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_Toc66166089 \h </w:instrText>
      </w:r>
      <w:r>
        <w:fldChar w:fldCharType="separate"/>
      </w:r>
      <w:r>
        <w:t>35</w:t>
      </w:r>
      <w:r>
        <w:fldChar w:fldCharType="end"/>
      </w:r>
    </w:p>
    <w:p w14:paraId="34417E1A" w14:textId="747C3A8A" w:rsidR="00AC2F0B" w:rsidRDefault="00AC2F0B">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_Toc66166090 \h </w:instrText>
      </w:r>
      <w:r>
        <w:fldChar w:fldCharType="separate"/>
      </w:r>
      <w:r>
        <w:t>35</w:t>
      </w:r>
      <w:r>
        <w:fldChar w:fldCharType="end"/>
      </w:r>
    </w:p>
    <w:p w14:paraId="4F8F7CF7" w14:textId="60FF0A34" w:rsidR="00AC2F0B" w:rsidRDefault="00AC2F0B">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_Toc66166091 \h </w:instrText>
      </w:r>
      <w:r>
        <w:fldChar w:fldCharType="separate"/>
      </w:r>
      <w:r>
        <w:t>36</w:t>
      </w:r>
      <w:r>
        <w:fldChar w:fldCharType="end"/>
      </w:r>
    </w:p>
    <w:p w14:paraId="534876F1" w14:textId="0DF4EE5D" w:rsidR="00080512" w:rsidRPr="00A54A15" w:rsidRDefault="004D3578">
      <w:r w:rsidRPr="00A54A15">
        <w:rPr>
          <w:noProof/>
          <w:sz w:val="22"/>
        </w:rPr>
        <w:fldChar w:fldCharType="end"/>
      </w:r>
    </w:p>
    <w:p w14:paraId="03018778" w14:textId="77777777" w:rsidR="00647526" w:rsidRDefault="00080512" w:rsidP="00647526">
      <w:pPr>
        <w:pStyle w:val="Heading1"/>
      </w:pPr>
      <w:r w:rsidRPr="00A54A15">
        <w:br w:type="page"/>
      </w:r>
      <w:bookmarkStart w:id="16" w:name="foreword"/>
      <w:bookmarkStart w:id="17" w:name="introduction"/>
      <w:bookmarkStart w:id="18" w:name="_Toc66166024"/>
      <w:bookmarkEnd w:id="16"/>
      <w:bookmarkEnd w:id="17"/>
      <w:r w:rsidR="00647526" w:rsidRPr="004D3578">
        <w:lastRenderedPageBreak/>
        <w:t>Foreword</w:t>
      </w:r>
      <w:bookmarkEnd w:id="18"/>
    </w:p>
    <w:p w14:paraId="398B9086" w14:textId="36BB1B30" w:rsidR="00647526" w:rsidRPr="004D3578" w:rsidRDefault="00647526" w:rsidP="00647526">
      <w:r w:rsidRPr="004D3578">
        <w:t xml:space="preserve">This Technical </w:t>
      </w:r>
      <w:bookmarkStart w:id="19" w:name="spectype3"/>
      <w:r w:rsidRPr="00647526">
        <w:t>Report</w:t>
      </w:r>
      <w:bookmarkEnd w:id="19"/>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99FC20E" w:rsidR="00080512" w:rsidRPr="00A54A15" w:rsidRDefault="00080512" w:rsidP="00647526">
      <w:pPr>
        <w:pStyle w:val="Heading1"/>
      </w:pPr>
      <w:bookmarkStart w:id="20" w:name="_Toc66166025"/>
      <w:r w:rsidRPr="00A54A15">
        <w:t>Introduction</w:t>
      </w:r>
      <w:bookmarkEnd w:id="20"/>
    </w:p>
    <w:p w14:paraId="2A214545" w14:textId="77777777" w:rsidR="00080512" w:rsidRPr="00A54A15" w:rsidRDefault="00080512">
      <w:pPr>
        <w:pStyle w:val="Heading1"/>
      </w:pPr>
      <w:r w:rsidRPr="00A54A15">
        <w:br w:type="page"/>
      </w:r>
      <w:bookmarkStart w:id="21" w:name="scope"/>
      <w:bookmarkStart w:id="22" w:name="_Toc66166026"/>
      <w:bookmarkEnd w:id="21"/>
      <w:r w:rsidRPr="00A54A15">
        <w:lastRenderedPageBreak/>
        <w:t>1</w:t>
      </w:r>
      <w:r w:rsidRPr="00A54A15">
        <w:tab/>
        <w:t>Scope</w:t>
      </w:r>
      <w:bookmarkEnd w:id="22"/>
    </w:p>
    <w:p w14:paraId="40B914C3" w14:textId="77777777" w:rsidR="00740A82" w:rsidRDefault="00740A82" w:rsidP="00740A82">
      <w:r w:rsidRPr="003D2020">
        <w:t xml:space="preserve">The present document </w:t>
      </w:r>
      <w:r>
        <w:rPr>
          <w:rFonts w:hint="eastAsia"/>
          <w:lang w:eastAsia="zh-CN"/>
        </w:rPr>
        <w:t>studies</w:t>
      </w:r>
      <w:r w:rsidRPr="003D2020">
        <w:t xml:space="preserve"> </w:t>
      </w:r>
      <w:r>
        <w:t xml:space="preserve">the </w:t>
      </w:r>
      <w:r w:rsidRPr="008621B8">
        <w:t xml:space="preserve">charging aspects of </w:t>
      </w:r>
      <w:r>
        <w:t xml:space="preserve">Edge Computing </w:t>
      </w:r>
      <w:r>
        <w:rPr>
          <w:rFonts w:hint="eastAsia"/>
          <w:lang w:eastAsia="zh-CN"/>
        </w:rPr>
        <w:t>base</w:t>
      </w:r>
      <w:r>
        <w:t>d on:</w:t>
      </w:r>
    </w:p>
    <w:p w14:paraId="175E40CD" w14:textId="77777777" w:rsidR="00740A82" w:rsidRPr="00293C02" w:rsidRDefault="00740A82" w:rsidP="00740A82">
      <w:pPr>
        <w:pStyle w:val="B1"/>
      </w:pPr>
      <w:r w:rsidRPr="006A2762">
        <w:t>-</w:t>
      </w:r>
      <w:r w:rsidRPr="006A2762">
        <w:tab/>
        <w:t>architecture,</w:t>
      </w:r>
      <w:r w:rsidRPr="00293C02">
        <w:t xml:space="preserve"> procedures and information flows for enabling Edge Applications over 3GPP network specified in TS 23.558 [4].</w:t>
      </w:r>
    </w:p>
    <w:p w14:paraId="15E8C8A6" w14:textId="7F347A59" w:rsidR="00740A82" w:rsidRPr="00293C02" w:rsidRDefault="00740A82" w:rsidP="00740A82">
      <w:pPr>
        <w:pStyle w:val="B1"/>
      </w:pPr>
      <w:r w:rsidRPr="00293C02">
        <w:t>-</w:t>
      </w:r>
      <w:r w:rsidRPr="00293C02">
        <w:tab/>
        <w:t>capabilities for 5GS to support edge computing specified in TS 23.501 [3], TS 23.502 [</w:t>
      </w:r>
      <w:r w:rsidR="00704FCB">
        <w:t>9</w:t>
      </w:r>
      <w:r w:rsidRPr="00293C02">
        <w:t>] and TS 23.503 [</w:t>
      </w:r>
      <w:r w:rsidR="00704FCB">
        <w:t>10</w:t>
      </w:r>
      <w:r w:rsidRPr="006A2762">
        <w:t xml:space="preserve">] incorporating </w:t>
      </w:r>
      <w:r w:rsidRPr="00293C02">
        <w:t>enhancement</w:t>
      </w:r>
      <w:r w:rsidRPr="006A2762">
        <w:t>s from</w:t>
      </w:r>
      <w:r w:rsidRPr="00293C02">
        <w:t xml:space="preserve"> </w:t>
      </w:r>
      <w:r w:rsidRPr="006A2762">
        <w:t xml:space="preserve">TR </w:t>
      </w:r>
      <w:r w:rsidRPr="00293C02">
        <w:t>23.748 [</w:t>
      </w:r>
      <w:r w:rsidR="00704FCB">
        <w:t>11</w:t>
      </w:r>
      <w:r w:rsidRPr="006A2762">
        <w:t>] conclusio</w:t>
      </w:r>
      <w:r w:rsidRPr="00293C02">
        <w:t>ns.</w:t>
      </w:r>
    </w:p>
    <w:p w14:paraId="1E66496B" w14:textId="77777777" w:rsidR="00740A82" w:rsidRDefault="00740A82" w:rsidP="00740A82">
      <w:r>
        <w:t xml:space="preserve">The </w:t>
      </w:r>
      <w:r w:rsidRPr="001002A3">
        <w:t xml:space="preserve">ETSI ISG MEC </w:t>
      </w:r>
      <w:r>
        <w:t>framework is also considered.</w:t>
      </w:r>
    </w:p>
    <w:p w14:paraId="551B61CA" w14:textId="77777777" w:rsidR="00740A82" w:rsidRDefault="00740A82" w:rsidP="00740A82">
      <w:r>
        <w:t>The charging aspects encompasses:</w:t>
      </w:r>
    </w:p>
    <w:p w14:paraId="16836D02" w14:textId="77777777" w:rsidR="00740A82" w:rsidRDefault="00740A82" w:rsidP="00740A82">
      <w:pPr>
        <w:pStyle w:val="B1"/>
      </w:pPr>
      <w:r>
        <w:t>-</w:t>
      </w:r>
      <w:r>
        <w:tab/>
      </w:r>
      <w:r w:rsidRPr="00293C02">
        <w:t>End user charging when accessing edge applications enabled over 3GPP networks.</w:t>
      </w:r>
    </w:p>
    <w:p w14:paraId="4AF9AB69" w14:textId="5F191E5C" w:rsidR="00740A82" w:rsidRPr="006A2762" w:rsidRDefault="00740A82" w:rsidP="00740A82">
      <w:pPr>
        <w:pStyle w:val="B1"/>
        <w:rPr>
          <w:lang w:eastAsia="zh-CN"/>
        </w:rPr>
      </w:pPr>
      <w:r w:rsidRPr="006A2762">
        <w:t>-</w:t>
      </w:r>
      <w:bookmarkStart w:id="23" w:name="_Hlk55309033"/>
      <w:r w:rsidRPr="006A2762">
        <w:tab/>
        <w:t>Inter-Provider c</w:t>
      </w:r>
      <w:r w:rsidRPr="00293C02">
        <w:t xml:space="preserve">harging </w:t>
      </w:r>
      <w:bookmarkEnd w:id="23"/>
      <w:r w:rsidRPr="00293C02">
        <w:t xml:space="preserve">by considering the different </w:t>
      </w:r>
      <w:r>
        <w:rPr>
          <w:lang w:eastAsia="zh-CN"/>
        </w:rPr>
        <w:t>business roles</w:t>
      </w:r>
      <w:r w:rsidRPr="006A2762">
        <w:rPr>
          <w:rFonts w:eastAsia="Times New Roman"/>
        </w:rPr>
        <w:t xml:space="preserve"> (i.e.</w:t>
      </w:r>
      <w:r w:rsidRPr="00293C02">
        <w:rPr>
          <w:rFonts w:eastAsia="Times New Roman"/>
        </w:rPr>
        <w:t xml:space="preserve"> </w:t>
      </w:r>
      <w:r w:rsidRPr="00293C02">
        <w:t xml:space="preserve">ASP, ECSP and </w:t>
      </w:r>
      <w:r>
        <w:t>MNO</w:t>
      </w:r>
      <w:r w:rsidRPr="006A2762">
        <w:rPr>
          <w:rFonts w:eastAsia="Times New Roman"/>
        </w:rPr>
        <w:t>).</w:t>
      </w:r>
    </w:p>
    <w:p w14:paraId="596B2F2C" w14:textId="222E7802" w:rsidR="00080512" w:rsidRPr="00A54A15" w:rsidRDefault="00740A82">
      <w:r w:rsidRPr="00AC722E">
        <w:t xml:space="preserve">The </w:t>
      </w:r>
      <w:r>
        <w:t xml:space="preserve">investigation </w:t>
      </w:r>
      <w:r w:rsidRPr="00AC722E">
        <w:t xml:space="preserve">includes </w:t>
      </w:r>
      <w:r>
        <w:t xml:space="preserve">different </w:t>
      </w:r>
      <w:r w:rsidRPr="00AC722E">
        <w:t xml:space="preserve">charging </w:t>
      </w:r>
      <w:bookmarkStart w:id="24" w:name="_Hlk55308640"/>
      <w:r w:rsidRPr="00AC722E">
        <w:t>scenarios with potential business requirements, alternative solutions with potential impact on charging architecture, charging functions and charging procedures</w:t>
      </w:r>
      <w:bookmarkEnd w:id="24"/>
      <w:r w:rsidRPr="00AC722E">
        <w:t>.</w:t>
      </w:r>
    </w:p>
    <w:p w14:paraId="7FFD9348" w14:textId="77777777" w:rsidR="00080512" w:rsidRPr="00A54A15" w:rsidRDefault="00080512">
      <w:pPr>
        <w:pStyle w:val="Heading1"/>
      </w:pPr>
      <w:bookmarkStart w:id="25" w:name="references"/>
      <w:bookmarkStart w:id="26" w:name="_Toc66166027"/>
      <w:bookmarkEnd w:id="25"/>
      <w:r w:rsidRPr="00A54A15">
        <w:t>2</w:t>
      </w:r>
      <w:r w:rsidRPr="00A54A15">
        <w:tab/>
        <w:t>References</w:t>
      </w:r>
      <w:bookmarkEnd w:id="26"/>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40CC2DB2" w:rsidR="00EC4A25" w:rsidRDefault="00EC4A25" w:rsidP="00EC4A25">
      <w:pPr>
        <w:pStyle w:val="EX"/>
      </w:pPr>
      <w:r w:rsidRPr="00A54A15">
        <w:t>[1]</w:t>
      </w:r>
      <w:r w:rsidRPr="00A54A15">
        <w:tab/>
        <w:t>3GPP TR 21.905: "Vocabulary for 3GPP Specifications".</w:t>
      </w:r>
    </w:p>
    <w:p w14:paraId="79248C19" w14:textId="77777777" w:rsidR="008B45C8" w:rsidRDefault="008B45C8" w:rsidP="008B45C8">
      <w:pPr>
        <w:pStyle w:val="EX"/>
      </w:pPr>
      <w:r w:rsidRPr="00424394">
        <w:t>[</w:t>
      </w:r>
      <w:r>
        <w:t>2</w:t>
      </w:r>
      <w:r w:rsidRPr="00424394">
        <w:t>]</w:t>
      </w:r>
      <w:r w:rsidRPr="00424394">
        <w:tab/>
        <w:t>3GPP </w:t>
      </w:r>
      <w:r w:rsidRPr="001B69A8">
        <w:t>TS</w:t>
      </w:r>
      <w:r w:rsidRPr="00424394">
        <w:t xml:space="preserve"> 32.240: "Telecommunication management; Charging management; Charging architecture and principles".</w:t>
      </w:r>
    </w:p>
    <w:p w14:paraId="0A1FA4BB" w14:textId="31A5F9DA" w:rsidR="008B45C8" w:rsidRDefault="008B45C8" w:rsidP="008B45C8">
      <w:pPr>
        <w:pStyle w:val="EX"/>
      </w:pPr>
      <w:r w:rsidRPr="00A54A15">
        <w:t>[</w:t>
      </w:r>
      <w:r w:rsidR="007458E4">
        <w:t>3</w:t>
      </w:r>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p>
    <w:p w14:paraId="7AFF40F8" w14:textId="71E54FC8" w:rsidR="008B45C8" w:rsidRDefault="008B45C8" w:rsidP="008B45C8">
      <w:pPr>
        <w:pStyle w:val="EX"/>
      </w:pPr>
      <w:r w:rsidRPr="00A54A15">
        <w:t>[</w:t>
      </w:r>
      <w:r w:rsidR="007458E4">
        <w:t>4</w:t>
      </w:r>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p>
    <w:p w14:paraId="2D6C5C49" w14:textId="248DB04C" w:rsidR="008B45C8" w:rsidRDefault="008B45C8" w:rsidP="008B45C8">
      <w:pPr>
        <w:pStyle w:val="EX"/>
      </w:pPr>
      <w:r w:rsidRPr="00424394">
        <w:t>[</w:t>
      </w:r>
      <w:r w:rsidR="007458E4">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11D2F77" w14:textId="4BB94B4F" w:rsidR="008B45C8" w:rsidRDefault="008B45C8" w:rsidP="008B45C8">
      <w:pPr>
        <w:pStyle w:val="EX"/>
        <w:rPr>
          <w:lang w:eastAsia="de-DE"/>
        </w:rPr>
      </w:pPr>
      <w:r>
        <w:t>[</w:t>
      </w:r>
      <w:r w:rsidR="007458E4">
        <w:t>6</w:t>
      </w:r>
      <w:r>
        <w:t>]</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401EC8A" w14:textId="7A39F172" w:rsidR="008B45C8" w:rsidRDefault="008B45C8" w:rsidP="008B45C8">
      <w:pPr>
        <w:pStyle w:val="EX"/>
        <w:rPr>
          <w:lang w:eastAsia="de-DE"/>
        </w:rPr>
      </w:pPr>
      <w:r>
        <w:t>[</w:t>
      </w:r>
      <w:r w:rsidR="007458E4">
        <w:t>7</w:t>
      </w:r>
      <w:r>
        <w:t>]</w:t>
      </w:r>
      <w:r>
        <w:tab/>
      </w:r>
      <w:r>
        <w:rPr>
          <w:lang w:eastAsia="de-DE"/>
        </w:rPr>
        <w:t xml:space="preserve">3GPP TS 32.256: "Telecommunication management; </w:t>
      </w:r>
      <w:r w:rsidRPr="00283BF5">
        <w:rPr>
          <w:lang w:eastAsia="de-DE"/>
        </w:rPr>
        <w:t>5G connection and mobility domain charging; Stage 2</w:t>
      </w:r>
      <w:r>
        <w:rPr>
          <w:lang w:eastAsia="de-DE"/>
        </w:rPr>
        <w:t>".</w:t>
      </w:r>
    </w:p>
    <w:p w14:paraId="7A19FA2F" w14:textId="6BFBA0F4" w:rsidR="00F75B24" w:rsidRDefault="00F75B24" w:rsidP="00F75B24">
      <w:pPr>
        <w:pStyle w:val="EX"/>
      </w:pPr>
      <w:r w:rsidRPr="004C2BE0">
        <w:rPr>
          <w:color w:val="000000"/>
        </w:rPr>
        <w:t>[</w:t>
      </w:r>
      <w:r>
        <w:rPr>
          <w:color w:val="000000"/>
        </w:rPr>
        <w:t>8</w:t>
      </w:r>
      <w:r w:rsidRPr="004C2BE0">
        <w:rPr>
          <w:color w:val="000000"/>
        </w:rPr>
        <w:t>]</w:t>
      </w:r>
      <w:r w:rsidRPr="004C2BE0">
        <w:rPr>
          <w:color w:val="000000"/>
        </w:rPr>
        <w:tab/>
      </w:r>
      <w:r w:rsidRPr="00140E21">
        <w:t>3GPP</w:t>
      </w:r>
      <w:r>
        <w:t> </w:t>
      </w:r>
      <w:r w:rsidRPr="00140E21">
        <w:t>TS</w:t>
      </w:r>
      <w:r>
        <w:t> </w:t>
      </w:r>
      <w:r w:rsidRPr="00140E21">
        <w:t>29.512: "5G System; Session Management Policy Control Service; Stage 3".</w:t>
      </w:r>
    </w:p>
    <w:p w14:paraId="45F9A48B" w14:textId="48F54A9E" w:rsidR="00202A19" w:rsidRDefault="00202A19" w:rsidP="00202A19">
      <w:pPr>
        <w:pStyle w:val="EX"/>
        <w:rPr>
          <w:lang w:eastAsia="en-GB"/>
        </w:rPr>
      </w:pPr>
      <w:r w:rsidRPr="00923BDA">
        <w:rPr>
          <w:lang w:eastAsia="en-GB"/>
        </w:rPr>
        <w:t>[</w:t>
      </w:r>
      <w:r>
        <w:rPr>
          <w:lang w:eastAsia="en-GB"/>
        </w:rPr>
        <w:t>9</w:t>
      </w:r>
      <w:r w:rsidRPr="00923BDA">
        <w:rPr>
          <w:lang w:eastAsia="en-GB"/>
        </w:rPr>
        <w:t>]</w:t>
      </w:r>
      <w:r w:rsidRPr="00923BDA">
        <w:rPr>
          <w:lang w:eastAsia="en-GB"/>
        </w:rPr>
        <w:tab/>
        <w:t>3GPP TS 23.502: "Procedure for the 5G System</w:t>
      </w:r>
      <w:r>
        <w:rPr>
          <w:lang w:eastAsia="en-GB"/>
        </w:rPr>
        <w:t xml:space="preserve"> (5GS)</w:t>
      </w:r>
      <w:r w:rsidRPr="00923BDA">
        <w:rPr>
          <w:lang w:eastAsia="en-GB"/>
        </w:rPr>
        <w:t>; Stage 2".</w:t>
      </w:r>
    </w:p>
    <w:p w14:paraId="152A4D34" w14:textId="48B64EB2" w:rsidR="00202A19" w:rsidRDefault="00202A19" w:rsidP="00202A19">
      <w:pPr>
        <w:pStyle w:val="EX"/>
      </w:pPr>
      <w:r w:rsidRPr="00923BDA">
        <w:t>[</w:t>
      </w:r>
      <w:r>
        <w:t>10</w:t>
      </w:r>
      <w:r w:rsidRPr="00923BDA">
        <w:t>]</w:t>
      </w:r>
      <w:r w:rsidRPr="00923BDA">
        <w:tab/>
        <w:t>3GPP T</w:t>
      </w:r>
      <w:r>
        <w:t>S</w:t>
      </w:r>
      <w:r w:rsidRPr="00923BDA">
        <w:t xml:space="preserve"> 23.503: "Policy and charging control framework for the 5G System (5GS); Stage 2".</w:t>
      </w:r>
    </w:p>
    <w:p w14:paraId="12E07C2A" w14:textId="2F789D29" w:rsidR="00202A19" w:rsidRDefault="00202A19" w:rsidP="00202A19">
      <w:pPr>
        <w:pStyle w:val="EX"/>
      </w:pPr>
      <w:r w:rsidRPr="00A54A15">
        <w:t>[</w:t>
      </w:r>
      <w:r>
        <w:t>11</w:t>
      </w:r>
      <w:r w:rsidRPr="00A54A15">
        <w:t>]</w:t>
      </w:r>
      <w:r w:rsidRPr="00A54A15">
        <w:tab/>
        <w:t>3GPP TR </w:t>
      </w:r>
      <w:r>
        <w:t>23</w:t>
      </w:r>
      <w:r w:rsidRPr="00A54A15">
        <w:t>.</w:t>
      </w:r>
      <w:r>
        <w:t>748</w:t>
      </w:r>
      <w:r w:rsidRPr="00A54A15">
        <w:t>: "</w:t>
      </w:r>
      <w:r w:rsidRPr="00520DE9">
        <w:t>Study on enhancement of support for Edge Computing</w:t>
      </w:r>
      <w:r>
        <w:t xml:space="preserve"> </w:t>
      </w:r>
      <w:r w:rsidRPr="00520DE9">
        <w:t>in 5G Core network (5GC)</w:t>
      </w:r>
      <w:r w:rsidRPr="00A54A15">
        <w:t>".</w:t>
      </w:r>
    </w:p>
    <w:p w14:paraId="2F5A9772" w14:textId="5FE27E1C" w:rsidR="00202A19" w:rsidRDefault="00202A19" w:rsidP="00F75B24">
      <w:pPr>
        <w:pStyle w:val="EX"/>
      </w:pPr>
      <w:r w:rsidRPr="00C97F96">
        <w:rPr>
          <w:lang w:eastAsia="zh-CN"/>
        </w:rPr>
        <w:t>[</w:t>
      </w:r>
      <w:r>
        <w:rPr>
          <w:lang w:eastAsia="zh-CN"/>
        </w:rPr>
        <w:t>12</w:t>
      </w:r>
      <w:r w:rsidRPr="00C97F96">
        <w:rPr>
          <w:lang w:eastAsia="zh-CN"/>
        </w:rPr>
        <w:t>]</w:t>
      </w:r>
      <w:r w:rsidRPr="00C97F96">
        <w:rPr>
          <w:lang w:eastAsia="zh-CN"/>
        </w:rPr>
        <w:tab/>
        <w:t>3GPP TR 28.814: "Study on enhancements of edge computing management"</w:t>
      </w:r>
      <w:r>
        <w:rPr>
          <w:lang w:eastAsia="zh-CN"/>
        </w:rPr>
        <w:t>.</w:t>
      </w:r>
    </w:p>
    <w:p w14:paraId="46855AE2" w14:textId="66B80C7B" w:rsidR="00F75B24" w:rsidRDefault="00F75B24" w:rsidP="00F75B24">
      <w:pPr>
        <w:pStyle w:val="EX"/>
        <w:rPr>
          <w:lang w:eastAsia="de-DE"/>
        </w:rPr>
      </w:pPr>
      <w:r>
        <w:lastRenderedPageBreak/>
        <w:t>[</w:t>
      </w:r>
      <w:r w:rsidR="00202A19">
        <w:t>13</w:t>
      </w:r>
      <w:r>
        <w:t>]</w:t>
      </w:r>
      <w:r>
        <w:tab/>
      </w:r>
      <w:r>
        <w:rPr>
          <w:lang w:eastAsia="de-DE"/>
        </w:rPr>
        <w:t>3GPP TS 28.552: "</w:t>
      </w:r>
      <w:r w:rsidRPr="006E407E">
        <w:rPr>
          <w:lang w:eastAsia="de-DE"/>
        </w:rPr>
        <w:t>Management and orchestration; 5G performance measurements</w:t>
      </w:r>
      <w:r>
        <w:rPr>
          <w:lang w:eastAsia="de-DE"/>
        </w:rPr>
        <w:t>".</w:t>
      </w:r>
    </w:p>
    <w:p w14:paraId="79F08249" w14:textId="45A0A18E" w:rsidR="00F75B24" w:rsidRDefault="00F75B24" w:rsidP="00F75B24">
      <w:pPr>
        <w:pStyle w:val="EX"/>
        <w:rPr>
          <w:lang w:eastAsia="de-DE"/>
        </w:rPr>
      </w:pPr>
      <w:r>
        <w:rPr>
          <w:lang w:eastAsia="de-DE"/>
        </w:rPr>
        <w:t>[</w:t>
      </w:r>
      <w:r w:rsidR="00202A19">
        <w:rPr>
          <w:lang w:eastAsia="de-DE"/>
        </w:rPr>
        <w:t>14</w:t>
      </w:r>
      <w:r>
        <w:rPr>
          <w:lang w:eastAsia="de-DE"/>
        </w:rPr>
        <w:t>]</w:t>
      </w:r>
      <w:r>
        <w:rPr>
          <w:lang w:eastAsia="de-DE"/>
        </w:rPr>
        <w:tab/>
        <w:t>3GPP TS 28.554: "</w:t>
      </w:r>
      <w:r w:rsidRPr="006E407E">
        <w:rPr>
          <w:lang w:eastAsia="de-DE"/>
        </w:rPr>
        <w:t>Management and orchestration; 5G end to end Key Performance Indicators (KPI)</w:t>
      </w:r>
      <w:r>
        <w:rPr>
          <w:lang w:eastAsia="de-DE"/>
        </w:rPr>
        <w:t>".</w:t>
      </w:r>
    </w:p>
    <w:p w14:paraId="6CE49157" w14:textId="46A1ADAC" w:rsidR="00B908F9" w:rsidRDefault="00B908F9" w:rsidP="00B908F9">
      <w:pPr>
        <w:pStyle w:val="EX"/>
        <w:rPr>
          <w:lang w:eastAsia="de-DE"/>
        </w:rPr>
      </w:pPr>
      <w:r w:rsidRPr="00C97F96">
        <w:rPr>
          <w:lang w:eastAsia="de-DE"/>
        </w:rPr>
        <w:t>[</w:t>
      </w:r>
      <w:r>
        <w:rPr>
          <w:lang w:eastAsia="de-DE"/>
        </w:rPr>
        <w:t>15</w:t>
      </w:r>
      <w:r w:rsidRPr="00C97F96">
        <w:rPr>
          <w:lang w:eastAsia="de-DE"/>
        </w:rPr>
        <w:t>]</w:t>
      </w:r>
      <w:r w:rsidRPr="00C97F96">
        <w:rPr>
          <w:lang w:eastAsia="de-DE"/>
        </w:rPr>
        <w:tab/>
        <w:t>3GPP TR 28.</w:t>
      </w:r>
      <w:r>
        <w:rPr>
          <w:lang w:eastAsia="de-DE"/>
        </w:rPr>
        <w:t>550</w:t>
      </w:r>
      <w:r w:rsidRPr="00C97F96">
        <w:rPr>
          <w:lang w:eastAsia="de-DE"/>
        </w:rPr>
        <w:t>: "</w:t>
      </w:r>
      <w:r w:rsidRPr="006E407E">
        <w:rPr>
          <w:lang w:eastAsia="de-DE"/>
        </w:rPr>
        <w:t xml:space="preserve">Management and orchestration; </w:t>
      </w:r>
      <w:r w:rsidRPr="00EC0419">
        <w:rPr>
          <w:lang w:eastAsia="de-DE"/>
        </w:rPr>
        <w:t>Performance assurance</w:t>
      </w:r>
      <w:r w:rsidRPr="00C97F96">
        <w:rPr>
          <w:lang w:eastAsia="de-DE"/>
        </w:rPr>
        <w:t>"</w:t>
      </w:r>
      <w:r>
        <w:rPr>
          <w:lang w:eastAsia="de-DE"/>
        </w:rPr>
        <w:t>.</w:t>
      </w:r>
    </w:p>
    <w:p w14:paraId="17A8A31B" w14:textId="3608557D" w:rsidR="00B908F9" w:rsidRDefault="00B908F9" w:rsidP="00B908F9">
      <w:pPr>
        <w:pStyle w:val="EX"/>
        <w:rPr>
          <w:lang w:eastAsia="de-DE"/>
        </w:rPr>
      </w:pPr>
      <w:r>
        <w:rPr>
          <w:lang w:eastAsia="de-DE"/>
        </w:rPr>
        <w:t>[16]</w:t>
      </w:r>
      <w:r>
        <w:rPr>
          <w:lang w:eastAsia="de-DE"/>
        </w:rPr>
        <w:tab/>
        <w:t>3GPP TS 28.622: "</w:t>
      </w:r>
      <w:r w:rsidRPr="00EC0419">
        <w:rPr>
          <w:lang w:eastAsia="de-DE"/>
        </w:rPr>
        <w:t>Telecommunication management; Generic Network Resource Model (NRM) Integration Reference Point (IRP); Information Service (IS)</w:t>
      </w:r>
      <w:r>
        <w:rPr>
          <w:lang w:eastAsia="de-DE"/>
        </w:rPr>
        <w:t>".</w:t>
      </w:r>
    </w:p>
    <w:p w14:paraId="3E629AAE" w14:textId="7328D251" w:rsidR="00B908F9" w:rsidRDefault="00B908F9" w:rsidP="00B908F9">
      <w:pPr>
        <w:pStyle w:val="EX"/>
        <w:rPr>
          <w:lang w:eastAsia="de-DE"/>
        </w:rPr>
      </w:pPr>
      <w:r>
        <w:rPr>
          <w:lang w:eastAsia="de-DE"/>
        </w:rPr>
        <w:t>[17]</w:t>
      </w:r>
      <w:r>
        <w:rPr>
          <w:lang w:eastAsia="de-DE"/>
        </w:rPr>
        <w:tab/>
        <w:t>3GPP TS 28.532: "</w:t>
      </w:r>
      <w:r w:rsidRPr="006E407E">
        <w:rPr>
          <w:lang w:eastAsia="de-DE"/>
        </w:rPr>
        <w:t xml:space="preserve">Management and orchestration; </w:t>
      </w:r>
      <w:r w:rsidRPr="00EC0419">
        <w:rPr>
          <w:lang w:eastAsia="de-DE"/>
        </w:rPr>
        <w:t>Generic management services</w:t>
      </w:r>
      <w:r>
        <w:rPr>
          <w:lang w:eastAsia="de-DE"/>
        </w:rPr>
        <w:t>".</w:t>
      </w:r>
    </w:p>
    <w:p w14:paraId="58A88E32" w14:textId="77777777" w:rsidR="0088589E" w:rsidRDefault="0088589E" w:rsidP="0088589E">
      <w:pPr>
        <w:pStyle w:val="EX"/>
      </w:pPr>
      <w:r>
        <w:t>[x]</w:t>
      </w:r>
      <w:r>
        <w:tab/>
      </w:r>
      <w:r>
        <w:rPr>
          <w:lang w:eastAsia="de-DE"/>
        </w:rPr>
        <w:t>3GPP TS 28.522: "</w:t>
      </w:r>
      <w:r w:rsidRPr="009031F1">
        <w:rPr>
          <w:lang w:eastAsia="de-DE"/>
        </w:rPr>
        <w:t>Telecommunication management; Performance Management (PM) for mobile networks that include virtualized, network functions; Stage 2</w:t>
      </w:r>
      <w:r>
        <w:rPr>
          <w:lang w:eastAsia="de-DE"/>
        </w:rPr>
        <w:t>".</w:t>
      </w:r>
    </w:p>
    <w:p w14:paraId="00195AFA" w14:textId="497374EB" w:rsidR="0088589E" w:rsidRPr="00A54A15" w:rsidRDefault="0088589E" w:rsidP="0088589E">
      <w:pPr>
        <w:pStyle w:val="EX"/>
      </w:pPr>
      <w:r>
        <w:t>[y]</w:t>
      </w:r>
      <w:r>
        <w:tab/>
      </w:r>
      <w:r w:rsidRPr="005E14ED">
        <w:t>ETSI GS NFV-IFA</w:t>
      </w:r>
      <w:r>
        <w:t xml:space="preserve"> 008</w:t>
      </w:r>
      <w:r w:rsidRPr="005E14ED">
        <w:rPr>
          <w:rFonts w:hint="eastAsia"/>
        </w:rPr>
        <w:t xml:space="preserve"> </w:t>
      </w:r>
      <w:r w:rsidRPr="005E14ED">
        <w:t>v</w:t>
      </w:r>
      <w:r>
        <w:t>3.4</w:t>
      </w:r>
      <w:r w:rsidRPr="005E14ED">
        <w:t>.</w:t>
      </w:r>
      <w:r>
        <w:t>1</w:t>
      </w:r>
      <w:r w:rsidRPr="005E14ED">
        <w:t>: "</w:t>
      </w:r>
      <w:r w:rsidRPr="00F74657">
        <w:t>Network Functions Virtualisation (NFV) Release 3; Management and Orchestration; Ve-Vnfm reference point - Interface and Information Model Specification</w:t>
      </w:r>
      <w:r w:rsidRPr="005E14ED">
        <w:t>".</w:t>
      </w:r>
    </w:p>
    <w:p w14:paraId="1E652608" w14:textId="77777777" w:rsidR="00080512" w:rsidRPr="00A54A15" w:rsidRDefault="00080512">
      <w:pPr>
        <w:pStyle w:val="Heading1"/>
      </w:pPr>
      <w:bookmarkStart w:id="27" w:name="definitions"/>
      <w:bookmarkStart w:id="28" w:name="_Toc66166028"/>
      <w:bookmarkEnd w:id="27"/>
      <w:r w:rsidRPr="00A54A15">
        <w:t>3</w:t>
      </w:r>
      <w:r w:rsidRPr="00A54A15">
        <w:tab/>
        <w:t>Definitions</w:t>
      </w:r>
      <w:r w:rsidR="00602AEA" w:rsidRPr="00A54A15">
        <w:t xml:space="preserve"> of terms, symbols and abbreviations</w:t>
      </w:r>
      <w:bookmarkEnd w:id="28"/>
    </w:p>
    <w:p w14:paraId="2970D0DB" w14:textId="77777777" w:rsidR="00080512" w:rsidRPr="00A54A15" w:rsidRDefault="00080512">
      <w:pPr>
        <w:pStyle w:val="Heading2"/>
      </w:pPr>
      <w:bookmarkStart w:id="29" w:name="_Toc66166029"/>
      <w:r w:rsidRPr="00A54A15">
        <w:t>3.1</w:t>
      </w:r>
      <w:r w:rsidRPr="00A54A15">
        <w:tab/>
      </w:r>
      <w:r w:rsidR="002B6339" w:rsidRPr="00A54A15">
        <w:t>Terms</w:t>
      </w:r>
      <w:bookmarkEnd w:id="29"/>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Heading2"/>
      </w:pPr>
      <w:bookmarkStart w:id="30" w:name="_Toc66166030"/>
      <w:r w:rsidRPr="00A54A15">
        <w:t>3.2</w:t>
      </w:r>
      <w:r w:rsidRPr="00A54A15">
        <w:tab/>
        <w:t>Symbols</w:t>
      </w:r>
      <w:bookmarkEnd w:id="30"/>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Heading2"/>
      </w:pPr>
      <w:bookmarkStart w:id="31" w:name="_Toc66166031"/>
      <w:r w:rsidRPr="00A54A15">
        <w:t>3.3</w:t>
      </w:r>
      <w:r w:rsidRPr="00A54A15">
        <w:tab/>
        <w:t>Abbreviations</w:t>
      </w:r>
      <w:bookmarkEnd w:id="31"/>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D5D761C" w14:textId="0C7DE82D" w:rsidR="00835E72" w:rsidRDefault="00835E72" w:rsidP="00835E72">
      <w:pPr>
        <w:pStyle w:val="EW"/>
      </w:pPr>
      <w:r w:rsidRPr="007802F3">
        <w:t>ASP</w:t>
      </w:r>
      <w:r w:rsidRPr="007802F3">
        <w:tab/>
        <w:t>Application Service Provider</w:t>
      </w:r>
    </w:p>
    <w:p w14:paraId="669D7FB4" w14:textId="77777777" w:rsidR="00F33325" w:rsidRDefault="00F33325" w:rsidP="00F33325">
      <w:pPr>
        <w:pStyle w:val="EW"/>
      </w:pPr>
      <w:r>
        <w:t>CEF</w:t>
      </w:r>
      <w:r>
        <w:tab/>
      </w:r>
      <w:r w:rsidRPr="00CC1CDE">
        <w:t>Charging Enablement Function</w:t>
      </w:r>
    </w:p>
    <w:p w14:paraId="5540D0C0" w14:textId="67CC8759" w:rsidR="00F33325" w:rsidRDefault="00F33325" w:rsidP="00F33325">
      <w:pPr>
        <w:pStyle w:val="EW"/>
      </w:pPr>
      <w:r>
        <w:t>CHF</w:t>
      </w:r>
      <w:r>
        <w:tab/>
        <w:t>Charging Function</w:t>
      </w:r>
    </w:p>
    <w:p w14:paraId="67947461" w14:textId="77777777" w:rsidR="008B45C8" w:rsidRPr="007802F3" w:rsidRDefault="008B45C8" w:rsidP="008B45C8">
      <w:pPr>
        <w:pStyle w:val="EW"/>
      </w:pPr>
      <w:r w:rsidRPr="007802F3">
        <w:t>EAS</w:t>
      </w:r>
      <w:r w:rsidRPr="007802F3">
        <w:tab/>
        <w:t>Edge Application Server</w:t>
      </w:r>
    </w:p>
    <w:p w14:paraId="4541A0DA" w14:textId="33F226D9" w:rsidR="008B45C8" w:rsidRDefault="008B45C8" w:rsidP="008B45C8">
      <w:pPr>
        <w:pStyle w:val="EW"/>
      </w:pPr>
      <w:r w:rsidRPr="007802F3">
        <w:t>ECS</w:t>
      </w:r>
      <w:r w:rsidRPr="007802F3">
        <w:tab/>
        <w:t>Edge Configuration Server</w:t>
      </w:r>
    </w:p>
    <w:p w14:paraId="6BC91CDC" w14:textId="3266FF1F" w:rsidR="008B45C8" w:rsidRDefault="008B45C8" w:rsidP="008B45C8">
      <w:pPr>
        <w:pStyle w:val="EW"/>
      </w:pPr>
      <w:r w:rsidRPr="007802F3">
        <w:t>ECSP</w:t>
      </w:r>
      <w:r w:rsidRPr="007802F3">
        <w:tab/>
        <w:t>Edge Computing Service Provider</w:t>
      </w:r>
    </w:p>
    <w:p w14:paraId="3CEB073A" w14:textId="07C4BC71" w:rsidR="008B45C8" w:rsidRPr="007802F3" w:rsidRDefault="008B45C8" w:rsidP="008B45C8">
      <w:pPr>
        <w:pStyle w:val="EW"/>
      </w:pPr>
      <w:r>
        <w:t>E</w:t>
      </w:r>
      <w:r w:rsidRPr="007802F3">
        <w:t>DN</w:t>
      </w:r>
      <w:r w:rsidRPr="007802F3">
        <w:tab/>
      </w:r>
      <w:r>
        <w:t xml:space="preserve">Edge </w:t>
      </w:r>
      <w:r w:rsidRPr="007802F3">
        <w:t>Data Network</w:t>
      </w:r>
    </w:p>
    <w:p w14:paraId="01C4AF74" w14:textId="03665E73" w:rsidR="008B45C8" w:rsidRDefault="008B45C8" w:rsidP="008B45C8">
      <w:pPr>
        <w:pStyle w:val="EW"/>
      </w:pPr>
      <w:r w:rsidRPr="007802F3">
        <w:t>EES</w:t>
      </w:r>
      <w:r w:rsidRPr="007802F3">
        <w:tab/>
        <w:t>Edge Enabler Server</w:t>
      </w:r>
    </w:p>
    <w:p w14:paraId="1B825FA0" w14:textId="17FBF3F0" w:rsidR="008B45C8" w:rsidRDefault="008B45C8" w:rsidP="00835E72">
      <w:pPr>
        <w:pStyle w:val="EW"/>
      </w:pPr>
      <w:r>
        <w:t>MNO</w:t>
      </w:r>
      <w:r>
        <w:tab/>
        <w:t>Mobile Network Operator</w:t>
      </w:r>
    </w:p>
    <w:p w14:paraId="024B4A93" w14:textId="77777777" w:rsidR="00F33325" w:rsidRDefault="00F33325" w:rsidP="00F33325">
      <w:pPr>
        <w:pStyle w:val="EW"/>
      </w:pPr>
      <w:r>
        <w:t>MnS</w:t>
      </w:r>
      <w:r>
        <w:tab/>
        <w:t>Management Service</w:t>
      </w:r>
    </w:p>
    <w:p w14:paraId="37CA0D9D" w14:textId="77777777" w:rsidR="00F33325" w:rsidRDefault="00F33325" w:rsidP="00835E72">
      <w:pPr>
        <w:pStyle w:val="EW"/>
      </w:pPr>
    </w:p>
    <w:p w14:paraId="3DB51475" w14:textId="2A3F40F1" w:rsidR="00835E72" w:rsidRDefault="00835E72" w:rsidP="00835E72">
      <w:pPr>
        <w:pStyle w:val="Heading1"/>
      </w:pPr>
      <w:bookmarkStart w:id="32" w:name="_Toc66166032"/>
      <w:r>
        <w:t>4</w:t>
      </w:r>
      <w:r>
        <w:tab/>
        <w:t>Business roles</w:t>
      </w:r>
      <w:bookmarkEnd w:id="32"/>
    </w:p>
    <w:p w14:paraId="66DEB46D" w14:textId="77777777" w:rsidR="00835E72" w:rsidRDefault="00835E72" w:rsidP="00835E72">
      <w:r>
        <w:t>Edge computing in 5G environment involves the services or capabilities provided by multiple service providers and entities in the form of following business roles:</w:t>
      </w:r>
    </w:p>
    <w:p w14:paraId="08BCB755" w14:textId="77777777" w:rsidR="00835E72" w:rsidRDefault="00835E72" w:rsidP="00835E72">
      <w:pPr>
        <w:ind w:left="720" w:hanging="360"/>
      </w:pPr>
      <w:r>
        <w:rPr>
          <w:lang w:bidi="ar-IQ"/>
        </w:rPr>
        <w:t>-</w:t>
      </w:r>
      <w:r>
        <w:rPr>
          <w:lang w:bidi="ar-IQ"/>
        </w:rPr>
        <w:tab/>
        <w:t xml:space="preserve">ASP providing </w:t>
      </w:r>
      <w:r>
        <w:t xml:space="preserve">edge </w:t>
      </w:r>
      <w:r>
        <w:rPr>
          <w:lang w:bidi="ar-IQ"/>
        </w:rPr>
        <w:t>application</w:t>
      </w:r>
      <w:r>
        <w:t xml:space="preserve"> service to the subscribers;</w:t>
      </w:r>
    </w:p>
    <w:p w14:paraId="4AD1E369" w14:textId="77777777" w:rsidR="00835E72" w:rsidRDefault="00835E72" w:rsidP="00835E72">
      <w:pPr>
        <w:ind w:left="720" w:hanging="360"/>
      </w:pPr>
      <w:r>
        <w:rPr>
          <w:lang w:bidi="ar-IQ"/>
        </w:rPr>
        <w:lastRenderedPageBreak/>
        <w:t>-</w:t>
      </w:r>
      <w:r>
        <w:rPr>
          <w:lang w:bidi="ar-IQ"/>
        </w:rPr>
        <w:tab/>
        <w:t xml:space="preserve">ECSP providing </w:t>
      </w:r>
      <w:r>
        <w:t>edge data network environment (</w:t>
      </w:r>
      <w:r w:rsidRPr="007802F3">
        <w:t>e.g. infrastructure</w:t>
      </w:r>
      <w:r>
        <w:t xml:space="preserve"> and </w:t>
      </w:r>
      <w:r w:rsidRPr="007802F3">
        <w:t>platform</w:t>
      </w:r>
      <w:r>
        <w:t>) and edge enabling service (</w:t>
      </w:r>
      <w:r w:rsidRPr="007802F3">
        <w:t xml:space="preserve">e.g. </w:t>
      </w:r>
      <w:r>
        <w:t>EAS deployment, registration and discovery) to ASP;</w:t>
      </w:r>
    </w:p>
    <w:p w14:paraId="710E2170" w14:textId="77777777" w:rsidR="00835E72" w:rsidRDefault="00835E72" w:rsidP="00835E72">
      <w:pPr>
        <w:ind w:left="720" w:hanging="360"/>
      </w:pPr>
      <w:r>
        <w:rPr>
          <w:lang w:bidi="ar-IQ"/>
        </w:rPr>
        <w:t>-</w:t>
      </w:r>
      <w:r>
        <w:rPr>
          <w:lang w:bidi="ar-IQ"/>
        </w:rPr>
        <w:tab/>
        <w:t xml:space="preserve">MNO providing </w:t>
      </w:r>
      <w:r>
        <w:t>5GS capabilities supporting edge computing.</w:t>
      </w:r>
    </w:p>
    <w:p w14:paraId="32CABB92" w14:textId="0EA1BFB8" w:rsidR="00080512" w:rsidRPr="00A54A15" w:rsidRDefault="00835E72" w:rsidP="00835E72">
      <w:r>
        <w:t>In the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may only play the MNO role, or play both MNO and ESCP roles. The present document does not impose any restrictions to the possible deployment scenarios.</w:t>
      </w:r>
    </w:p>
    <w:p w14:paraId="317545C2" w14:textId="244C53A5" w:rsidR="00A76FDE" w:rsidRDefault="00C34F5A" w:rsidP="00A76FDE">
      <w:pPr>
        <w:pStyle w:val="Heading1"/>
      </w:pPr>
      <w:bookmarkStart w:id="33" w:name="clause4"/>
      <w:bookmarkStart w:id="34" w:name="_Toc66166033"/>
      <w:bookmarkEnd w:id="33"/>
      <w:r>
        <w:t>5</w:t>
      </w:r>
      <w:r w:rsidR="00A76FDE">
        <w:tab/>
        <w:t>Concepts and overview</w:t>
      </w:r>
      <w:bookmarkEnd w:id="34"/>
    </w:p>
    <w:p w14:paraId="295466BC" w14:textId="77777777" w:rsidR="00835E72" w:rsidRDefault="00835E72" w:rsidP="00835E72">
      <w:r>
        <w:t>There could be various business models in terms of charging between the service provides and the served entities for edge computing in 5G environment</w:t>
      </w:r>
      <w:r w:rsidRPr="008D3E9F">
        <w:t xml:space="preserve"> </w:t>
      </w:r>
      <w:r>
        <w:t>in</w:t>
      </w:r>
      <w:r w:rsidRPr="00150B0A">
        <w:t xml:space="preserve"> manifold</w:t>
      </w:r>
      <w:r>
        <w:t xml:space="preserve"> business modes such as B2C, B2B and B2B2X, for example (but not limited to):</w:t>
      </w:r>
    </w:p>
    <w:p w14:paraId="25F5F56B" w14:textId="77777777" w:rsidR="00835E72" w:rsidRDefault="00835E72" w:rsidP="00835E72">
      <w:pPr>
        <w:ind w:left="720" w:hanging="360"/>
        <w:rPr>
          <w:lang w:bidi="ar-IQ"/>
        </w:rPr>
      </w:pPr>
      <w:r>
        <w:rPr>
          <w:lang w:bidi="ar-IQ"/>
        </w:rPr>
        <w:t>-</w:t>
      </w:r>
      <w:r>
        <w:rPr>
          <w:lang w:bidi="ar-IQ"/>
        </w:rPr>
        <w:tab/>
        <w:t>End-user charging</w:t>
      </w:r>
    </w:p>
    <w:p w14:paraId="67D4C968" w14:textId="77777777" w:rsidR="00835E72" w:rsidRDefault="00835E72" w:rsidP="00835E72">
      <w:pPr>
        <w:ind w:left="1080" w:hanging="360"/>
      </w:pPr>
      <w:r>
        <w:rPr>
          <w:lang w:bidi="ar-IQ"/>
        </w:rPr>
        <w:t>-</w:t>
      </w:r>
      <w:r>
        <w:rPr>
          <w:lang w:bidi="ar-IQ"/>
        </w:rPr>
        <w:tab/>
      </w:r>
      <w:r>
        <w:t>ASP charges the subscribers for usage of edge applications;</w:t>
      </w:r>
    </w:p>
    <w:p w14:paraId="693F9C2E" w14:textId="6E171C20" w:rsidR="00835E72" w:rsidRDefault="00835E72" w:rsidP="00835E72">
      <w:pPr>
        <w:ind w:left="1080" w:hanging="360"/>
      </w:pPr>
      <w:r>
        <w:t>-</w:t>
      </w:r>
      <w:r>
        <w:tab/>
        <w:t>MNO charges the subscribers for usage of 5GS capabilities supporting edge computing</w:t>
      </w:r>
      <w:r w:rsidR="00DB2BAB">
        <w:t>.</w:t>
      </w:r>
    </w:p>
    <w:p w14:paraId="48578526" w14:textId="77777777" w:rsidR="00835E72" w:rsidRDefault="00835E72" w:rsidP="00835E72">
      <w:pPr>
        <w:ind w:left="720" w:hanging="360"/>
      </w:pPr>
      <w:r>
        <w:rPr>
          <w:lang w:bidi="ar-IQ"/>
        </w:rPr>
        <w:t>-</w:t>
      </w:r>
      <w:r>
        <w:rPr>
          <w:lang w:bidi="ar-IQ"/>
        </w:rPr>
        <w:tab/>
        <w:t>Service</w:t>
      </w:r>
      <w:r>
        <w:t>-provider charging</w:t>
      </w:r>
    </w:p>
    <w:p w14:paraId="609BE6FB" w14:textId="77777777" w:rsidR="00835E72" w:rsidRDefault="00835E72" w:rsidP="00835E72">
      <w:pPr>
        <w:ind w:left="1080" w:hanging="360"/>
      </w:pPr>
      <w:r>
        <w:t>-</w:t>
      </w:r>
      <w:r>
        <w:tab/>
        <w:t>MNO charges the industry consumer (e.g., ECSP) for 5GS capabilities provided to support edge computing in total instead of for each individual subscriber;</w:t>
      </w:r>
    </w:p>
    <w:p w14:paraId="57F925C4" w14:textId="77777777" w:rsidR="00835E72" w:rsidRDefault="00835E72" w:rsidP="00835E72">
      <w:pPr>
        <w:ind w:left="1080" w:hanging="360"/>
      </w:pPr>
      <w:r>
        <w:t>-</w:t>
      </w:r>
      <w:r>
        <w:tab/>
        <w:t>ECSP charges the ASP for the edge enabling service.</w:t>
      </w:r>
    </w:p>
    <w:p w14:paraId="0C2AB057" w14:textId="77777777" w:rsidR="00835E72" w:rsidRPr="00D11233" w:rsidRDefault="00835E72" w:rsidP="00835E72">
      <w:pPr>
        <w:rPr>
          <w:lang w:val="en-US"/>
        </w:rPr>
      </w:pPr>
      <w:r>
        <w:t>The solutions described in the present TR aim to flexibly support the charging scenarios for edge computing in 5G environment without restriction to any specific business model.</w:t>
      </w:r>
    </w:p>
    <w:p w14:paraId="16379FE9" w14:textId="2F9F9C62" w:rsidR="00A76FDE" w:rsidRDefault="00C34F5A" w:rsidP="00A76FDE">
      <w:pPr>
        <w:pStyle w:val="Heading1"/>
      </w:pPr>
      <w:bookmarkStart w:id="35" w:name="_Toc66166034"/>
      <w:r>
        <w:t>6</w:t>
      </w:r>
      <w:r w:rsidR="00A76FDE">
        <w:tab/>
      </w:r>
      <w:r w:rsidR="00C90171">
        <w:t>Architecture considerations</w:t>
      </w:r>
      <w:bookmarkEnd w:id="35"/>
    </w:p>
    <w:p w14:paraId="3FDE5CF2" w14:textId="2B7C929E" w:rsidR="007458E4" w:rsidRDefault="001C3BAB" w:rsidP="007458E4">
      <w:pPr>
        <w:pStyle w:val="Heading2"/>
      </w:pPr>
      <w:bookmarkStart w:id="36" w:name="_Toc23255027"/>
      <w:bookmarkStart w:id="37" w:name="_Toc26346391"/>
      <w:bookmarkStart w:id="38" w:name="_Toc26346604"/>
      <w:bookmarkStart w:id="39" w:name="_Toc26773874"/>
      <w:bookmarkStart w:id="40" w:name="_Toc31192310"/>
      <w:bookmarkStart w:id="41" w:name="_Toc31192470"/>
      <w:bookmarkStart w:id="42" w:name="_Toc31192961"/>
      <w:bookmarkStart w:id="43" w:name="_Toc31616140"/>
      <w:bookmarkStart w:id="44" w:name="_Toc31616202"/>
      <w:bookmarkStart w:id="45" w:name="_Toc31616278"/>
      <w:bookmarkStart w:id="46" w:name="_Toc31616354"/>
      <w:bookmarkStart w:id="47" w:name="_Toc43317225"/>
      <w:bookmarkStart w:id="48" w:name="_Toc43374697"/>
      <w:bookmarkStart w:id="49" w:name="_Toc43375158"/>
      <w:bookmarkStart w:id="50" w:name="_Toc43801682"/>
      <w:bookmarkStart w:id="51" w:name="_Toc43805948"/>
      <w:bookmarkStart w:id="52" w:name="_Toc43806255"/>
      <w:bookmarkStart w:id="53" w:name="_Toc50466784"/>
      <w:bookmarkStart w:id="54" w:name="_Toc50468128"/>
      <w:bookmarkStart w:id="55" w:name="_Toc50468398"/>
      <w:bookmarkStart w:id="56" w:name="_Toc50468669"/>
      <w:bookmarkStart w:id="57" w:name="_Toc50630550"/>
      <w:bookmarkStart w:id="58" w:name="_Toc50631052"/>
      <w:bookmarkStart w:id="59" w:name="_Toc66166035"/>
      <w:r>
        <w:t>6</w:t>
      </w:r>
      <w:r w:rsidR="007458E4" w:rsidRPr="00520DE9">
        <w:t>.1</w:t>
      </w:r>
      <w:r w:rsidR="007458E4" w:rsidRPr="00520DE9">
        <w:tab/>
      </w:r>
      <w:r w:rsidR="007458E4">
        <w:t xml:space="preserve">5GS and edge </w:t>
      </w:r>
      <w:r w:rsidR="007458E4" w:rsidRPr="007802F3">
        <w:t xml:space="preserve">application </w:t>
      </w:r>
      <w:r w:rsidR="007458E4">
        <w:t>enabling</w:t>
      </w:r>
      <w:r w:rsidR="007458E4" w:rsidRPr="007802F3">
        <w:t xml:space="preserve"> architecture </w:t>
      </w:r>
      <w:r w:rsidR="007458E4">
        <w:t>a</w:t>
      </w:r>
      <w:r w:rsidR="007458E4" w:rsidRPr="00520DE9">
        <w:rPr>
          <w:rFonts w:hint="eastAsia"/>
        </w:rPr>
        <w:t>ssumptions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366A6D8" w14:textId="77777777" w:rsidR="00530BDA" w:rsidRDefault="00530BDA" w:rsidP="00530BDA">
      <w:pPr>
        <w:pStyle w:val="Heading3"/>
      </w:pPr>
      <w:bookmarkStart w:id="60" w:name="_Toc66166036"/>
      <w:r>
        <w:t>6</w:t>
      </w:r>
      <w:r w:rsidRPr="00424394">
        <w:t>.1.</w:t>
      </w:r>
      <w:r>
        <w:t>1</w:t>
      </w:r>
      <w:r w:rsidRPr="00424394">
        <w:tab/>
      </w:r>
      <w:r>
        <w:t>E</w:t>
      </w:r>
      <w:r w:rsidRPr="00500933">
        <w:t xml:space="preserve">dge </w:t>
      </w:r>
      <w:r>
        <w:t>Computing</w:t>
      </w:r>
      <w:r w:rsidRPr="00500933">
        <w:t xml:space="preserve"> enabling architecture</w:t>
      </w:r>
      <w:r>
        <w:t>s</w:t>
      </w:r>
      <w:bookmarkEnd w:id="60"/>
      <w:r w:rsidRPr="00500933">
        <w:t xml:space="preserve"> </w:t>
      </w:r>
    </w:p>
    <w:p w14:paraId="65118E50" w14:textId="041B8E8E" w:rsidR="00530BDA" w:rsidRPr="00530BDA" w:rsidRDefault="00530BDA" w:rsidP="00530BDA">
      <w:r>
        <w:t xml:space="preserve">For Edge Computing, when the architecture defined in </w:t>
      </w:r>
      <w:r w:rsidRPr="00863C88">
        <w:t>TS 23.558 [4]</w:t>
      </w:r>
      <w:r>
        <w:t xml:space="preserve"> applies, the</w:t>
      </w:r>
      <w:r w:rsidRPr="00863C88">
        <w:rPr>
          <w:lang w:val="en-US"/>
        </w:rPr>
        <w:t xml:space="preserve"> </w:t>
      </w:r>
      <w:r>
        <w:rPr>
          <w:lang w:val="en-US"/>
        </w:rPr>
        <w:t>baseline architecture</w:t>
      </w:r>
      <w:r>
        <w:t xml:space="preserve"> is per clause 6.1.3 of the present document, otherwise the architecture defined in </w:t>
      </w:r>
      <w:r w:rsidRPr="001B69A8">
        <w:t>T</w:t>
      </w:r>
      <w:r>
        <w:t>S</w:t>
      </w:r>
      <w:r w:rsidRPr="00424394">
        <w:t xml:space="preserve"> 23.</w:t>
      </w:r>
      <w:r>
        <w:t>501</w:t>
      </w:r>
      <w:r w:rsidRPr="00424394">
        <w:t xml:space="preserve"> [</w:t>
      </w:r>
      <w:r>
        <w:t>3</w:t>
      </w:r>
      <w:r w:rsidRPr="00424394">
        <w:t>]</w:t>
      </w:r>
      <w:r>
        <w:t xml:space="preserve"> per clause 6.1.2 of the present document applies.</w:t>
      </w:r>
    </w:p>
    <w:p w14:paraId="50A097EA" w14:textId="2182F7BE" w:rsidR="007458E4" w:rsidRDefault="001C3BAB" w:rsidP="007458E4">
      <w:pPr>
        <w:pStyle w:val="Heading3"/>
      </w:pPr>
      <w:bookmarkStart w:id="61" w:name="_Toc20205452"/>
      <w:bookmarkStart w:id="62" w:name="_Toc27579424"/>
      <w:bookmarkStart w:id="63" w:name="_Toc36045361"/>
      <w:bookmarkStart w:id="64" w:name="_Toc36049241"/>
      <w:bookmarkStart w:id="65" w:name="_Toc36112460"/>
      <w:bookmarkStart w:id="66" w:name="_Toc44664205"/>
      <w:bookmarkStart w:id="67" w:name="_Toc44928662"/>
      <w:bookmarkStart w:id="68" w:name="_Toc44928852"/>
      <w:bookmarkStart w:id="69" w:name="_Toc66166037"/>
      <w:r>
        <w:t>6</w:t>
      </w:r>
      <w:r w:rsidR="007458E4" w:rsidRPr="00424394">
        <w:t>.1.</w:t>
      </w:r>
      <w:r w:rsidR="00530BDA">
        <w:t>2</w:t>
      </w:r>
      <w:r w:rsidR="007458E4" w:rsidRPr="00424394">
        <w:tab/>
      </w:r>
      <w:bookmarkEnd w:id="61"/>
      <w:bookmarkEnd w:id="62"/>
      <w:bookmarkEnd w:id="63"/>
      <w:bookmarkEnd w:id="64"/>
      <w:bookmarkEnd w:id="65"/>
      <w:bookmarkEnd w:id="66"/>
      <w:bookmarkEnd w:id="67"/>
      <w:bookmarkEnd w:id="68"/>
      <w:r w:rsidR="007458E4">
        <w:t>5GS architecture</w:t>
      </w:r>
      <w:r w:rsidR="00384227" w:rsidRPr="00384227">
        <w:t xml:space="preserve"> </w:t>
      </w:r>
      <w:r w:rsidR="00384227">
        <w:t>for E</w:t>
      </w:r>
      <w:r w:rsidR="00384227" w:rsidRPr="00500933">
        <w:t xml:space="preserve">dge </w:t>
      </w:r>
      <w:r w:rsidR="00384227">
        <w:t>Computing</w:t>
      </w:r>
      <w:bookmarkEnd w:id="69"/>
    </w:p>
    <w:p w14:paraId="47E0B705" w14:textId="41A45AE9" w:rsidR="00384227" w:rsidRDefault="00384227" w:rsidP="00384227">
      <w:r w:rsidRPr="00520DE9">
        <w:t>The following architecture figure</w:t>
      </w:r>
      <w:r w:rsidRPr="00234BE4">
        <w:t xml:space="preserve"> </w:t>
      </w:r>
      <w:r w:rsidRPr="00520DE9">
        <w:t>show</w:t>
      </w:r>
      <w:r>
        <w:t>s</w:t>
      </w:r>
      <w:r w:rsidRPr="00520DE9">
        <w:t xml:space="preserve"> 5GS </w:t>
      </w:r>
      <w:r>
        <w:t xml:space="preserve">architecture (non-roaming) as defined in </w:t>
      </w:r>
      <w:r w:rsidRPr="001B69A8">
        <w:t>T</w:t>
      </w:r>
      <w:r>
        <w:t>S</w:t>
      </w:r>
      <w:r w:rsidRPr="00424394">
        <w:t xml:space="preserve"> 23.</w:t>
      </w:r>
      <w:r>
        <w:t>501</w:t>
      </w:r>
      <w:r w:rsidRPr="00424394">
        <w:t xml:space="preserve"> [</w:t>
      </w:r>
      <w:r>
        <w:t>3</w:t>
      </w:r>
      <w:r w:rsidRPr="00424394">
        <w:t>]</w:t>
      </w:r>
      <w:r>
        <w:t xml:space="preserve"> for supporting Edge Computing.</w:t>
      </w:r>
    </w:p>
    <w:p w14:paraId="12DA0C31" w14:textId="5940616D" w:rsidR="00384227" w:rsidRPr="00520DE9" w:rsidRDefault="00384227" w:rsidP="00384227">
      <w:r>
        <w:t xml:space="preserve">The support of Edge Computing by using this architecture is specified </w:t>
      </w:r>
      <w:r w:rsidRPr="00424394">
        <w:t xml:space="preserve">in </w:t>
      </w:r>
      <w:r>
        <w:t xml:space="preserve">clause 5.13 of </w:t>
      </w:r>
      <w:r w:rsidRPr="001B69A8">
        <w:t>T</w:t>
      </w:r>
      <w:r>
        <w:t>S</w:t>
      </w:r>
      <w:r w:rsidRPr="00424394">
        <w:t xml:space="preserve"> 23.</w:t>
      </w:r>
      <w:r>
        <w:t>501</w:t>
      </w:r>
      <w:r w:rsidRPr="00424394">
        <w:t xml:space="preserve"> [</w:t>
      </w:r>
      <w:r>
        <w:t>3</w:t>
      </w:r>
      <w:r w:rsidRPr="00424394">
        <w:t>]</w:t>
      </w:r>
      <w:r w:rsidRPr="00520DE9">
        <w:t>.</w:t>
      </w:r>
    </w:p>
    <w:p w14:paraId="1F8F5FBF" w14:textId="5E9274D5" w:rsidR="007458E4" w:rsidRDefault="007458E4" w:rsidP="007458E4">
      <w:pPr>
        <w:pStyle w:val="TH"/>
      </w:pPr>
      <w:r w:rsidRPr="00317EF0">
        <w:rPr>
          <w:noProof/>
        </w:rPr>
        <w:lastRenderedPageBreak/>
        <w:drawing>
          <wp:inline distT="0" distB="0" distL="0" distR="0" wp14:anchorId="100E0764" wp14:editId="54A87B63">
            <wp:extent cx="4744720" cy="2468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44720" cy="2468880"/>
                    </a:xfrm>
                    <a:prstGeom prst="rect">
                      <a:avLst/>
                    </a:prstGeom>
                    <a:noFill/>
                    <a:ln>
                      <a:noFill/>
                    </a:ln>
                  </pic:spPr>
                </pic:pic>
              </a:graphicData>
            </a:graphic>
          </wp:inline>
        </w:drawing>
      </w:r>
    </w:p>
    <w:p w14:paraId="5A58EAB1" w14:textId="15E68910" w:rsidR="007458E4" w:rsidRPr="00520DE9" w:rsidRDefault="007458E4" w:rsidP="007458E4">
      <w:pPr>
        <w:pStyle w:val="TF"/>
      </w:pPr>
      <w:r w:rsidRPr="00520DE9">
        <w:t xml:space="preserve">Figure </w:t>
      </w:r>
      <w:r w:rsidR="001C3BAB">
        <w:t>6</w:t>
      </w:r>
      <w:r w:rsidRPr="00520DE9">
        <w:t>.</w:t>
      </w:r>
      <w:r w:rsidRPr="00520DE9">
        <w:rPr>
          <w:lang w:val="en-US"/>
        </w:rPr>
        <w:t>1</w:t>
      </w:r>
      <w:r>
        <w:rPr>
          <w:lang w:val="en-US"/>
        </w:rPr>
        <w:t>.</w:t>
      </w:r>
      <w:r w:rsidR="000D572E">
        <w:rPr>
          <w:lang w:val="en-US"/>
        </w:rPr>
        <w:t>2</w:t>
      </w:r>
      <w:r w:rsidRPr="00520DE9">
        <w:rPr>
          <w:lang w:val="en-US"/>
        </w:rPr>
        <w:t>-1</w:t>
      </w:r>
      <w:r w:rsidRPr="00520DE9">
        <w:t xml:space="preserve">: </w:t>
      </w:r>
      <w:r>
        <w:t>5GS architecture (non-roaming)</w:t>
      </w:r>
    </w:p>
    <w:p w14:paraId="20306D02" w14:textId="4824E4F5" w:rsidR="007458E4" w:rsidRDefault="001C3BAB" w:rsidP="007458E4">
      <w:pPr>
        <w:pStyle w:val="Heading3"/>
      </w:pPr>
      <w:bookmarkStart w:id="70" w:name="_Toc66166038"/>
      <w:r>
        <w:t>6</w:t>
      </w:r>
      <w:r w:rsidR="007458E4">
        <w:t>.1.</w:t>
      </w:r>
      <w:r w:rsidR="00530BDA">
        <w:t>3</w:t>
      </w:r>
      <w:r w:rsidR="007458E4">
        <w:tab/>
        <w:t>Ar</w:t>
      </w:r>
      <w:r w:rsidR="007458E4" w:rsidRPr="007802F3">
        <w:t>chitecture</w:t>
      </w:r>
      <w:r w:rsidR="007458E4">
        <w:t xml:space="preserve"> </w:t>
      </w:r>
      <w:r w:rsidR="007458E4" w:rsidRPr="007802F3">
        <w:t>for enabling edge applications</w:t>
      </w:r>
      <w:bookmarkEnd w:id="70"/>
    </w:p>
    <w:p w14:paraId="7CD29DFF" w14:textId="6AB1AB37" w:rsidR="007458E4" w:rsidRPr="007802F3" w:rsidRDefault="007458E4" w:rsidP="007458E4">
      <w:r w:rsidRPr="007802F3">
        <w:t>The Figure </w:t>
      </w:r>
      <w:r w:rsidR="001C3BAB">
        <w:t>6</w:t>
      </w:r>
      <w:r>
        <w:t>.1.</w:t>
      </w:r>
      <w:r w:rsidR="000D572E">
        <w:t>3</w:t>
      </w:r>
      <w:r w:rsidRPr="007802F3">
        <w:t>-1 shows the architecture for enabling edge applications</w:t>
      </w:r>
      <w:r>
        <w:t xml:space="preserve"> as defined in TS 23.558 [4]</w:t>
      </w:r>
      <w:r w:rsidRPr="007802F3">
        <w:t>.</w:t>
      </w:r>
    </w:p>
    <w:p w14:paraId="37042949" w14:textId="77777777" w:rsidR="007458E4" w:rsidRPr="007802F3" w:rsidRDefault="007458E4" w:rsidP="007458E4">
      <w:pPr>
        <w:pStyle w:val="TH"/>
      </w:pPr>
    </w:p>
    <w:p w14:paraId="35B0B3DB" w14:textId="77777777" w:rsidR="007458E4" w:rsidRPr="007802F3" w:rsidRDefault="007458E4" w:rsidP="007458E4">
      <w:pPr>
        <w:pStyle w:val="TH"/>
      </w:pPr>
      <w:r w:rsidRPr="007802F3">
        <w:object w:dxaOrig="10965" w:dyaOrig="5205" w14:anchorId="053E3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98.5pt" o:ole="">
            <v:imagedata r:id="rId23" o:title=""/>
          </v:shape>
          <o:OLEObject Type="Embed" ProgID="Visio.Drawing.15" ShapeID="_x0000_i1025" DrawAspect="Content" ObjectID="_1676781021" r:id="rId24"/>
        </w:object>
      </w:r>
    </w:p>
    <w:p w14:paraId="56F0A655" w14:textId="1D014FD1" w:rsidR="007458E4" w:rsidRPr="007802F3" w:rsidRDefault="007458E4" w:rsidP="007458E4">
      <w:pPr>
        <w:pStyle w:val="TF"/>
      </w:pPr>
      <w:r w:rsidRPr="007802F3">
        <w:t>Figure </w:t>
      </w:r>
      <w:r w:rsidR="001C3BAB">
        <w:t>6</w:t>
      </w:r>
      <w:r>
        <w:t>.1.2</w:t>
      </w:r>
      <w:r w:rsidRPr="007802F3">
        <w:t>-1: Architecture for enabling edge applications</w:t>
      </w:r>
    </w:p>
    <w:p w14:paraId="6929F98C" w14:textId="77777777" w:rsidR="007458E4" w:rsidRPr="007802F3" w:rsidRDefault="007458E4" w:rsidP="007458E4">
      <w:r w:rsidRPr="007802F3">
        <w:t>The Edge Data Network is a local Data Network. Edge Application Server(s) and the Edge Enabler Server are contained within the EDN. The Edge Configuration Server provides configurations related to the EES, including details of the Edge Data Network hosting the EES. The UE contains Application Client(s) and the Edge Enabler Client. The Edge Application Server(s), the Edge Enabler Server and the Edge Configuration Server may interact with the 3GPP Core Network.</w:t>
      </w:r>
    </w:p>
    <w:p w14:paraId="0A575491" w14:textId="7365E169" w:rsidR="007458E4" w:rsidRDefault="001C3BAB" w:rsidP="007458E4">
      <w:pPr>
        <w:pStyle w:val="Heading2"/>
        <w:rPr>
          <w:lang w:bidi="ar-IQ"/>
        </w:rPr>
      </w:pPr>
      <w:bookmarkStart w:id="71" w:name="_Toc66166039"/>
      <w:r>
        <w:t>6</w:t>
      </w:r>
      <w:r w:rsidR="007458E4" w:rsidRPr="00520DE9">
        <w:t>.</w:t>
      </w:r>
      <w:r w:rsidR="007458E4">
        <w:t>2</w:t>
      </w:r>
      <w:r w:rsidR="007458E4" w:rsidRPr="00520DE9">
        <w:tab/>
      </w:r>
      <w:r w:rsidR="007458E4">
        <w:t xml:space="preserve">Potential </w:t>
      </w:r>
      <w:r w:rsidR="007458E4" w:rsidRPr="00424394">
        <w:rPr>
          <w:lang w:bidi="ar-IQ"/>
        </w:rPr>
        <w:t>converged charging architecture</w:t>
      </w:r>
      <w:r w:rsidR="007458E4">
        <w:rPr>
          <w:lang w:bidi="ar-IQ"/>
        </w:rPr>
        <w:t>s for edge computing</w:t>
      </w:r>
      <w:bookmarkEnd w:id="71"/>
    </w:p>
    <w:p w14:paraId="5353F6F2" w14:textId="5E8A39A9" w:rsidR="007458E4" w:rsidRDefault="001C3BAB" w:rsidP="007458E4">
      <w:pPr>
        <w:pStyle w:val="Heading3"/>
      </w:pPr>
      <w:bookmarkStart w:id="72" w:name="_Toc66166040"/>
      <w:r>
        <w:rPr>
          <w:lang w:bidi="ar-IQ"/>
        </w:rPr>
        <w:t>6</w:t>
      </w:r>
      <w:r w:rsidR="007458E4">
        <w:rPr>
          <w:lang w:bidi="ar-IQ"/>
        </w:rPr>
        <w:t>.2.1</w:t>
      </w:r>
      <w:r w:rsidR="007458E4">
        <w:rPr>
          <w:lang w:bidi="ar-IQ"/>
        </w:rPr>
        <w:tab/>
      </w:r>
      <w:r w:rsidR="007458E4">
        <w:t>General</w:t>
      </w:r>
      <w:bookmarkEnd w:id="72"/>
    </w:p>
    <w:p w14:paraId="57358B90" w14:textId="77777777" w:rsidR="007458E4" w:rsidRDefault="007458E4" w:rsidP="007458E4">
      <w:pPr>
        <w:rPr>
          <w:lang w:bidi="ar-IQ"/>
        </w:rPr>
      </w:pPr>
      <w:r>
        <w:rPr>
          <w:lang w:bidi="ar-IQ"/>
        </w:rPr>
        <w:t xml:space="preserve">The </w:t>
      </w:r>
      <w:r w:rsidRPr="00424394">
        <w:rPr>
          <w:lang w:bidi="ar-IQ"/>
        </w:rPr>
        <w:t>converged charging architecture</w:t>
      </w:r>
      <w:r>
        <w:rPr>
          <w:lang w:bidi="ar-IQ"/>
        </w:rPr>
        <w:t>s for edge computing should support charging for the following services or capabilities:</w:t>
      </w:r>
    </w:p>
    <w:p w14:paraId="3C37F17F" w14:textId="77777777" w:rsidR="007458E4" w:rsidRDefault="007458E4" w:rsidP="007458E4">
      <w:pPr>
        <w:ind w:left="720" w:hanging="360"/>
        <w:rPr>
          <w:lang w:bidi="ar-IQ"/>
        </w:rPr>
      </w:pPr>
      <w:r>
        <w:rPr>
          <w:lang w:bidi="ar-IQ"/>
        </w:rPr>
        <w:lastRenderedPageBreak/>
        <w:t>-</w:t>
      </w:r>
      <w:r>
        <w:rPr>
          <w:lang w:bidi="ar-IQ"/>
        </w:rPr>
        <w:tab/>
        <w:t>Edge enabling service;</w:t>
      </w:r>
    </w:p>
    <w:p w14:paraId="49387B57" w14:textId="77777777" w:rsidR="007458E4" w:rsidRDefault="007458E4" w:rsidP="007458E4">
      <w:pPr>
        <w:ind w:left="720" w:hanging="360"/>
        <w:rPr>
          <w:lang w:bidi="ar-IQ"/>
        </w:rPr>
      </w:pPr>
      <w:r>
        <w:rPr>
          <w:lang w:bidi="ar-IQ"/>
        </w:rPr>
        <w:t>-</w:t>
      </w:r>
      <w:r>
        <w:rPr>
          <w:lang w:bidi="ar-IQ"/>
        </w:rPr>
        <w:tab/>
        <w:t>Edge configuration service;</w:t>
      </w:r>
    </w:p>
    <w:p w14:paraId="16E08928" w14:textId="77777777" w:rsidR="007458E4" w:rsidRDefault="007458E4" w:rsidP="007458E4">
      <w:pPr>
        <w:ind w:left="720" w:hanging="360"/>
        <w:rPr>
          <w:lang w:bidi="ar-IQ"/>
        </w:rPr>
      </w:pPr>
      <w:r>
        <w:rPr>
          <w:lang w:bidi="ar-IQ"/>
        </w:rPr>
        <w:t>-</w:t>
      </w:r>
      <w:r>
        <w:rPr>
          <w:lang w:bidi="ar-IQ"/>
        </w:rPr>
        <w:tab/>
        <w:t>5GS capabilities supporting edge computing;</w:t>
      </w:r>
    </w:p>
    <w:p w14:paraId="3EFA811F" w14:textId="77777777" w:rsidR="007458E4" w:rsidRDefault="007458E4" w:rsidP="007458E4">
      <w:pPr>
        <w:pStyle w:val="EditorsNote"/>
        <w:rPr>
          <w:lang w:eastAsia="zh-CN" w:bidi="ar-IQ"/>
        </w:rPr>
      </w:pPr>
      <w:r>
        <w:rPr>
          <w:lang w:eastAsia="zh-CN" w:bidi="ar-IQ"/>
        </w:rPr>
        <w:t>E</w:t>
      </w:r>
      <w:r>
        <w:rPr>
          <w:rFonts w:hint="eastAsia"/>
          <w:lang w:eastAsia="zh-CN" w:bidi="ar-IQ"/>
        </w:rPr>
        <w:t>d</w:t>
      </w:r>
      <w:r>
        <w:rPr>
          <w:lang w:eastAsia="zh-CN" w:bidi="ar-IQ"/>
        </w:rPr>
        <w:t xml:space="preserve">itor’s Note: it is FFS that whether charging for edge application service (i.e., </w:t>
      </w:r>
      <w:r w:rsidRPr="003966DB">
        <w:rPr>
          <w:lang w:eastAsia="zh-CN" w:bidi="ar-IQ"/>
        </w:rPr>
        <w:t>charging the subscriber for the usage of edge application by the ASP</w:t>
      </w:r>
      <w:r>
        <w:rPr>
          <w:lang w:eastAsia="zh-CN" w:bidi="ar-IQ"/>
        </w:rPr>
        <w:t>) is in the scope of this TR.</w:t>
      </w:r>
    </w:p>
    <w:p w14:paraId="3FA63C33" w14:textId="3D025DA2" w:rsidR="000D572E" w:rsidRDefault="000D572E" w:rsidP="000D572E">
      <w:pPr>
        <w:rPr>
          <w:lang w:bidi="ar-IQ"/>
        </w:rPr>
      </w:pPr>
      <w:r>
        <w:rPr>
          <w:lang w:bidi="ar-IQ"/>
        </w:rPr>
        <w:t xml:space="preserve">The </w:t>
      </w:r>
      <w:r w:rsidRPr="00424394">
        <w:rPr>
          <w:lang w:bidi="ar-IQ"/>
        </w:rPr>
        <w:t>architecture</w:t>
      </w:r>
      <w:r>
        <w:rPr>
          <w:lang w:bidi="ar-IQ"/>
        </w:rPr>
        <w:t>s for converged charging for edge enabling service, edge configuration service and interactions between billing domain of different service providers or entities are evaluated by this document under alternative solutions.</w:t>
      </w:r>
    </w:p>
    <w:p w14:paraId="2DF84EAF" w14:textId="41577A80" w:rsidR="007458E4" w:rsidRDefault="007458E4" w:rsidP="007458E4">
      <w:pPr>
        <w:rPr>
          <w:lang w:bidi="ar-IQ"/>
        </w:rPr>
      </w:pPr>
      <w:r>
        <w:rPr>
          <w:lang w:bidi="ar-IQ"/>
        </w:rPr>
        <w:t xml:space="preserve">The </w:t>
      </w:r>
      <w:r w:rsidRPr="00424394">
        <w:rPr>
          <w:lang w:bidi="ar-IQ"/>
        </w:rPr>
        <w:t>architecture</w:t>
      </w:r>
      <w:r>
        <w:rPr>
          <w:lang w:bidi="ar-IQ"/>
        </w:rPr>
        <w:t xml:space="preserve">s for converged charging for 5GS are defined in other TSs (such as </w:t>
      </w:r>
      <w:r w:rsidRPr="005E13B4">
        <w:t>TS 32.240 [</w:t>
      </w:r>
      <w:r>
        <w:t>2</w:t>
      </w:r>
      <w:r w:rsidRPr="005E13B4">
        <w:t>]</w:t>
      </w:r>
      <w:r>
        <w:t xml:space="preserve">, TS 32.255 [6] and </w:t>
      </w:r>
      <w:r w:rsidRPr="005E13B4">
        <w:t>TS 32.</w:t>
      </w:r>
      <w:r>
        <w:t>256</w:t>
      </w:r>
      <w:r w:rsidRPr="005E13B4">
        <w:t xml:space="preserve"> [</w:t>
      </w:r>
      <w:r>
        <w:t>7</w:t>
      </w:r>
      <w:r w:rsidRPr="005E13B4">
        <w:t>]</w:t>
      </w:r>
      <w:r>
        <w:rPr>
          <w:lang w:bidi="ar-IQ"/>
        </w:rPr>
        <w:t>) and are not depicted again in the present document.</w:t>
      </w:r>
    </w:p>
    <w:p w14:paraId="29EF6A04" w14:textId="5037D1D6" w:rsidR="007458E4" w:rsidRDefault="007458E4" w:rsidP="007458E4">
      <w:r w:rsidRPr="005E13B4">
        <w:t>Details on the interfaces and functions can be found in TS 32.240 [</w:t>
      </w:r>
      <w:r>
        <w:t>2</w:t>
      </w:r>
      <w:r w:rsidRPr="005E13B4">
        <w:t>] for the general architecture component</w:t>
      </w:r>
      <w:r>
        <w:t xml:space="preserve">s. </w:t>
      </w:r>
      <w:r w:rsidRPr="005E13B4">
        <w:t>Nchf is described in TS 32.290 [</w:t>
      </w:r>
      <w:r>
        <w:t>5</w:t>
      </w:r>
      <w:r w:rsidRPr="005E13B4">
        <w:t>].</w:t>
      </w:r>
    </w:p>
    <w:p w14:paraId="60C2D825" w14:textId="77777777" w:rsidR="007458E4" w:rsidRPr="001E3029" w:rsidRDefault="007458E4" w:rsidP="007458E4">
      <w:pPr>
        <w:pStyle w:val="EditorsNote"/>
      </w:pPr>
      <w:r>
        <w:rPr>
          <w:lang w:val="en-US" w:eastAsia="zh-CN"/>
        </w:rPr>
        <w:t>Editor’s Note: the charging architecture for edge enabling service is FFS along with the related key issues.</w:t>
      </w:r>
    </w:p>
    <w:p w14:paraId="562D7537" w14:textId="77777777" w:rsidR="007458E4" w:rsidRDefault="007458E4" w:rsidP="00A76FDE">
      <w:pPr>
        <w:pStyle w:val="NO"/>
        <w:overflowPunct w:val="0"/>
        <w:autoSpaceDE w:val="0"/>
        <w:autoSpaceDN w:val="0"/>
        <w:adjustRightInd w:val="0"/>
        <w:textAlignment w:val="baseline"/>
        <w:rPr>
          <w:color w:val="FF0000"/>
          <w:lang w:eastAsia="zh-CN"/>
        </w:rPr>
      </w:pPr>
    </w:p>
    <w:p w14:paraId="32B51358" w14:textId="52C5CB83" w:rsidR="00A76FDE" w:rsidRDefault="00C34F5A" w:rsidP="00A76FDE">
      <w:pPr>
        <w:pStyle w:val="Heading1"/>
      </w:pPr>
      <w:bookmarkStart w:id="73" w:name="_Toc66166041"/>
      <w:r>
        <w:t>7</w:t>
      </w:r>
      <w:r w:rsidR="00A76FDE">
        <w:tab/>
      </w:r>
      <w:r w:rsidR="0028199A">
        <w:t>Charging scenarios and k</w:t>
      </w:r>
      <w:r w:rsidR="00E66A2C">
        <w:t>ey issues</w:t>
      </w:r>
      <w:bookmarkEnd w:id="73"/>
    </w:p>
    <w:p w14:paraId="11E55E54" w14:textId="6C6B1DEE" w:rsidR="00E66A2C" w:rsidRDefault="00C34F5A" w:rsidP="00A76FDE">
      <w:pPr>
        <w:pStyle w:val="Heading2"/>
        <w:overflowPunct w:val="0"/>
        <w:autoSpaceDE w:val="0"/>
        <w:autoSpaceDN w:val="0"/>
        <w:adjustRightInd w:val="0"/>
        <w:textAlignment w:val="baseline"/>
      </w:pPr>
      <w:bookmarkStart w:id="74" w:name="_Toc66166042"/>
      <w:r>
        <w:t>7</w:t>
      </w:r>
      <w:r w:rsidR="00A76FDE">
        <w:t>.1</w:t>
      </w:r>
      <w:r w:rsidR="00A76FDE">
        <w:tab/>
      </w:r>
      <w:r w:rsidR="007713D1">
        <w:t xml:space="preserve">5GS </w:t>
      </w:r>
      <w:r w:rsidR="00381159">
        <w:t xml:space="preserve">capability usage based </w:t>
      </w:r>
      <w:r w:rsidR="007713D1">
        <w:t>charging for edge computing</w:t>
      </w:r>
      <w:bookmarkEnd w:id="74"/>
    </w:p>
    <w:p w14:paraId="2C2388EA" w14:textId="00432DEB" w:rsidR="00E51B5F" w:rsidRDefault="00C34F5A" w:rsidP="008B31C3">
      <w:pPr>
        <w:pStyle w:val="Heading3"/>
      </w:pPr>
      <w:bookmarkStart w:id="75" w:name="_Toc66166043"/>
      <w:r>
        <w:t>7</w:t>
      </w:r>
      <w:r w:rsidR="000C41C7">
        <w:t>.1.1</w:t>
      </w:r>
      <w:r w:rsidR="000C41C7">
        <w:tab/>
      </w:r>
      <w:r w:rsidR="008F715F">
        <w:t>Use case</w:t>
      </w:r>
      <w:r w:rsidR="00381159">
        <w:t>s</w:t>
      </w:r>
      <w:bookmarkEnd w:id="75"/>
    </w:p>
    <w:p w14:paraId="06B44A85" w14:textId="6C6D430F" w:rsidR="00381159" w:rsidRPr="00381159" w:rsidRDefault="00381159" w:rsidP="00381159">
      <w:pPr>
        <w:pStyle w:val="Heading4"/>
      </w:pPr>
      <w:bookmarkStart w:id="76" w:name="_Toc66166044"/>
      <w:r>
        <w:t>7.1.1.1</w:t>
      </w:r>
      <w:r>
        <w:tab/>
        <w:t>Use case #1: MNO charging subscriber for 5GS capabilities usage for accessing edge application</w:t>
      </w:r>
      <w:bookmarkEnd w:id="76"/>
    </w:p>
    <w:p w14:paraId="35F7159C" w14:textId="35ED8708" w:rsidR="008F715F" w:rsidRDefault="008F715F" w:rsidP="008F715F">
      <w:r>
        <w:t xml:space="preserve">This use case focuses on MNO and </w:t>
      </w:r>
      <w:r w:rsidR="00381159">
        <w:t xml:space="preserve">subscriber </w:t>
      </w:r>
      <w:r>
        <w:t>business roles.</w:t>
      </w:r>
    </w:p>
    <w:p w14:paraId="6304C328" w14:textId="4370C86D" w:rsidR="008F715F" w:rsidRDefault="00381159" w:rsidP="008F715F">
      <w:r>
        <w:t xml:space="preserve">A </w:t>
      </w:r>
      <w:r w:rsidR="008F715F">
        <w:t xml:space="preserve">UE has a subscription with the MNO which </w:t>
      </w:r>
      <w:r>
        <w:t>allows usage of 5GS for accessing edge applications</w:t>
      </w:r>
      <w:r w:rsidR="008F715F">
        <w:t>.</w:t>
      </w:r>
    </w:p>
    <w:p w14:paraId="5CECFED9" w14:textId="190DD2D6" w:rsidR="00E51B5F" w:rsidRDefault="00E51B5F" w:rsidP="00E51B5F">
      <w:pPr>
        <w:keepNext/>
      </w:pPr>
      <w:r>
        <w:t xml:space="preserve">5GS provides the capabilities to support edge computing, and the MNO may </w:t>
      </w:r>
      <w:r w:rsidRPr="00BF3E0A">
        <w:t>charge the</w:t>
      </w:r>
      <w:r>
        <w:t>se</w:t>
      </w:r>
      <w:r w:rsidRPr="00BF3E0A">
        <w:t xml:space="preserve"> 5G</w:t>
      </w:r>
      <w:r>
        <w:t>S capabilities in the following ways:</w:t>
      </w:r>
    </w:p>
    <w:p w14:paraId="0AF9AFC4" w14:textId="5E6B525A" w:rsidR="00E51B5F" w:rsidRDefault="00E51B5F" w:rsidP="00E51B5F">
      <w:pPr>
        <w:ind w:left="720" w:hanging="360"/>
      </w:pPr>
      <w:r>
        <w:t xml:space="preserve">- </w:t>
      </w:r>
      <w:r>
        <w:tab/>
        <w:t>Charge the individual subscribers for using the 5G capabilities supporting edge computing</w:t>
      </w:r>
      <w:r w:rsidR="00123848" w:rsidRPr="00123848">
        <w:t xml:space="preserve"> </w:t>
      </w:r>
      <w:r w:rsidR="00123848">
        <w:t xml:space="preserve">for accessing </w:t>
      </w:r>
      <w:r w:rsidR="00381159">
        <w:t>edge applications</w:t>
      </w:r>
      <w:r>
        <w:t>.</w:t>
      </w:r>
    </w:p>
    <w:p w14:paraId="27D89905" w14:textId="6BCD70B4" w:rsidR="00E51B5F" w:rsidRDefault="00E51B5F" w:rsidP="00E51B5F">
      <w:pPr>
        <w:ind w:left="720" w:hanging="360"/>
      </w:pPr>
      <w:r>
        <w:tab/>
        <w:t xml:space="preserve">The subscriber charging could be based on data volume or in-session (PDU session) time that the </w:t>
      </w:r>
      <w:r w:rsidR="00381159">
        <w:t xml:space="preserve">UE </w:t>
      </w:r>
      <w:r>
        <w:t xml:space="preserve">has </w:t>
      </w:r>
      <w:r w:rsidR="00381159">
        <w:t xml:space="preserve">been connected to </w:t>
      </w:r>
      <w:r>
        <w:t xml:space="preserve">the edge applications, and potentially with consideration of the following </w:t>
      </w:r>
      <w:r>
        <w:rPr>
          <w:lang w:eastAsia="zh-CN"/>
        </w:rPr>
        <w:t>factors</w:t>
      </w:r>
      <w:r>
        <w:t>:</w:t>
      </w:r>
    </w:p>
    <w:p w14:paraId="3B730BBD" w14:textId="77777777" w:rsidR="00E51B5F" w:rsidRDefault="00E51B5F" w:rsidP="00E51B5F">
      <w:pPr>
        <w:ind w:left="1170" w:hanging="360"/>
      </w:pPr>
      <w:r>
        <w:t>-</w:t>
      </w:r>
      <w:r>
        <w:tab/>
        <w:t>User’s location;</w:t>
      </w:r>
    </w:p>
    <w:p w14:paraId="479630F8" w14:textId="77777777" w:rsidR="00E51B5F" w:rsidRDefault="00E51B5F" w:rsidP="00E51B5F">
      <w:pPr>
        <w:ind w:left="1170" w:hanging="360"/>
      </w:pPr>
      <w:r>
        <w:t>-</w:t>
      </w:r>
      <w:r>
        <w:tab/>
        <w:t>Access RAT type;</w:t>
      </w:r>
    </w:p>
    <w:p w14:paraId="67E175BB" w14:textId="77777777" w:rsidR="00E51B5F" w:rsidRDefault="00E51B5F" w:rsidP="00E51B5F">
      <w:pPr>
        <w:ind w:left="1170" w:hanging="360"/>
      </w:pPr>
      <w:r>
        <w:t>-</w:t>
      </w:r>
      <w:r>
        <w:tab/>
        <w:t>Subscribed QoS information;</w:t>
      </w:r>
    </w:p>
    <w:p w14:paraId="4F6E6664" w14:textId="43698900" w:rsidR="00E51B5F" w:rsidRDefault="00E51B5F" w:rsidP="00E51B5F">
      <w:pPr>
        <w:ind w:left="1170" w:hanging="360"/>
      </w:pPr>
      <w:r>
        <w:t>-</w:t>
      </w:r>
      <w:r>
        <w:tab/>
        <w:t>Authorized QoS information</w:t>
      </w:r>
      <w:r w:rsidR="00381159">
        <w:t>.</w:t>
      </w:r>
    </w:p>
    <w:p w14:paraId="67927881" w14:textId="3645E66C" w:rsidR="007713D1" w:rsidRDefault="007713D1" w:rsidP="00381159">
      <w:pPr>
        <w:ind w:left="720"/>
      </w:pPr>
    </w:p>
    <w:p w14:paraId="52CA55AD" w14:textId="7E8A368F" w:rsidR="00381159" w:rsidRDefault="00381159" w:rsidP="00381159">
      <w:pPr>
        <w:pStyle w:val="Heading4"/>
      </w:pPr>
      <w:bookmarkStart w:id="77" w:name="_Toc66166045"/>
      <w:r>
        <w:t>7.1.1.2</w:t>
      </w:r>
      <w:r>
        <w:tab/>
        <w:t>Use case #2: MNO charging ECSP for 5GS capabilities usage</w:t>
      </w:r>
      <w:bookmarkEnd w:id="77"/>
    </w:p>
    <w:p w14:paraId="3745A118" w14:textId="77777777" w:rsidR="00381159" w:rsidRDefault="00381159" w:rsidP="00381159">
      <w:r>
        <w:t>This use case focuses on MNO and ECSP business roles.</w:t>
      </w:r>
    </w:p>
    <w:p w14:paraId="0541E7FE" w14:textId="77777777" w:rsidR="00381159" w:rsidRDefault="00381159" w:rsidP="00381159">
      <w:r>
        <w:t>The ECSP has an agreement to use the 5GS capabilities of the MNO.</w:t>
      </w:r>
    </w:p>
    <w:p w14:paraId="4C6DBFAF" w14:textId="77777777" w:rsidR="00381159" w:rsidRDefault="00381159" w:rsidP="00381159">
      <w:pPr>
        <w:ind w:left="720" w:hanging="360"/>
      </w:pPr>
      <w:r>
        <w:t>-</w:t>
      </w:r>
      <w:r>
        <w:tab/>
        <w:t>Charge the ECSP for the 5GS capabilities provided for edge computing.</w:t>
      </w:r>
    </w:p>
    <w:p w14:paraId="295F7032" w14:textId="77777777" w:rsidR="00381159" w:rsidRDefault="00381159" w:rsidP="00381159">
      <w:pPr>
        <w:ind w:left="720"/>
      </w:pPr>
      <w:r>
        <w:lastRenderedPageBreak/>
        <w:t>The inter-provider charging by MNO could be based on the total data volume transferred in the PLMN for the EDN (Edge Data Network).</w:t>
      </w:r>
    </w:p>
    <w:p w14:paraId="7A589B27" w14:textId="5E30BEAD" w:rsidR="00381159" w:rsidRDefault="00381159" w:rsidP="00381159">
      <w:pPr>
        <w:pStyle w:val="Heading4"/>
      </w:pPr>
      <w:bookmarkStart w:id="78" w:name="_Toc66166046"/>
      <w:r>
        <w:t>7.1.1.3</w:t>
      </w:r>
      <w:r>
        <w:tab/>
        <w:t>Use case #3: MNO charging ASP for 5GS capabilities usage</w:t>
      </w:r>
      <w:bookmarkEnd w:id="78"/>
    </w:p>
    <w:p w14:paraId="3445237A" w14:textId="77777777" w:rsidR="00381159" w:rsidRDefault="00381159" w:rsidP="00381159">
      <w:r>
        <w:t>This use case focuses on MNO and ASP business roles.</w:t>
      </w:r>
    </w:p>
    <w:p w14:paraId="5B6EBFFB" w14:textId="77777777" w:rsidR="00381159" w:rsidRDefault="00381159" w:rsidP="00381159">
      <w:r>
        <w:t>The ASP has an agreement to use the 5GS capabilities of the MNO.</w:t>
      </w:r>
    </w:p>
    <w:p w14:paraId="42C7F705" w14:textId="77777777" w:rsidR="00381159" w:rsidRDefault="00381159" w:rsidP="00381159">
      <w:pPr>
        <w:ind w:left="720" w:hanging="360"/>
      </w:pPr>
      <w:r>
        <w:t>-</w:t>
      </w:r>
      <w:r>
        <w:tab/>
        <w:t>Charge the ASP for the 5GS capabilities provided for edge computing.</w:t>
      </w:r>
    </w:p>
    <w:p w14:paraId="5F2D2E52" w14:textId="56BBDD9F" w:rsidR="00381159" w:rsidRDefault="00381159" w:rsidP="00381159">
      <w:pPr>
        <w:ind w:left="720"/>
      </w:pPr>
      <w:r>
        <w:t>The inter-provider charging by MNO could be based on the total data volume transferred in the PLMN for the edge application.</w:t>
      </w:r>
    </w:p>
    <w:p w14:paraId="118AC07D" w14:textId="047E2A70" w:rsidR="001835FB" w:rsidRPr="00381159" w:rsidRDefault="001835FB" w:rsidP="001835FB">
      <w:pPr>
        <w:pStyle w:val="Heading4"/>
      </w:pPr>
      <w:bookmarkStart w:id="79" w:name="_Toc66166047"/>
      <w:r>
        <w:t>7.1.1.4</w:t>
      </w:r>
      <w:r>
        <w:tab/>
        <w:t>Use case #4: MNO charging subscriber for 5GS based on monitored QoS</w:t>
      </w:r>
      <w:bookmarkEnd w:id="79"/>
    </w:p>
    <w:p w14:paraId="130736FB" w14:textId="77777777" w:rsidR="001835FB" w:rsidRDefault="001835FB" w:rsidP="001835FB">
      <w:r>
        <w:t>5GS offers the capabilities of QoS control and delivery to support edge applications with sensitive performance requirements, especially on the delay (for the URLLC service).</w:t>
      </w:r>
    </w:p>
    <w:p w14:paraId="16D4FE2C" w14:textId="77777777" w:rsidR="001835FB" w:rsidRDefault="001835FB" w:rsidP="001835FB">
      <w:r>
        <w:t>The actual QoS delivered by the 5GS for supporting edge computing may matter to the charging of the 5GS capabilities provided to the subscribers. For example, for two subscribes who have consumed the same amount of data in the same PLMN for the same edge application, if they have been offered different QoS, they may need to be charged differently based on the monitored QoS for them respectively.</w:t>
      </w:r>
    </w:p>
    <w:p w14:paraId="0427A04D" w14:textId="08F6684B" w:rsidR="001835FB" w:rsidRPr="00381159" w:rsidRDefault="001835FB" w:rsidP="001835FB">
      <w:pPr>
        <w:pStyle w:val="Heading4"/>
      </w:pPr>
      <w:bookmarkStart w:id="80" w:name="_Toc66166048"/>
      <w:r>
        <w:t>7.1.1.5</w:t>
      </w:r>
      <w:r>
        <w:tab/>
        <w:t>Use case #5: MNO charging ECSP/ASP for 5GS based on monitored QoS</w:t>
      </w:r>
      <w:bookmarkEnd w:id="80"/>
    </w:p>
    <w:p w14:paraId="7F3D53EE" w14:textId="77777777" w:rsidR="001835FB" w:rsidRDefault="001835FB" w:rsidP="001835FB">
      <w:r>
        <w:t>5GS offers the capabilities of QoS control and delivery to support edge applications with sensitive performance requirements, especially on the delay (for the URLLC service).</w:t>
      </w:r>
    </w:p>
    <w:p w14:paraId="00320C42" w14:textId="4B2462D4" w:rsidR="0088589E" w:rsidRDefault="001835FB" w:rsidP="0088589E">
      <w:r>
        <w:t>The actual QoS delivered by the 5GS for supporting edge computing may matter to the charging of the 5GS capabilities provided to the ECSP/ASP. For example, for two ECSPs can if they have been offered different QoS, be charged differently based on the monitored QoS.</w:t>
      </w:r>
    </w:p>
    <w:p w14:paraId="4E7EE450" w14:textId="70398EBC" w:rsidR="000C41C7" w:rsidRDefault="007713D1" w:rsidP="008B31C3">
      <w:pPr>
        <w:pStyle w:val="Heading3"/>
      </w:pPr>
      <w:bookmarkStart w:id="81" w:name="_Toc66166049"/>
      <w:r>
        <w:t>7</w:t>
      </w:r>
      <w:r w:rsidR="000C41C7">
        <w:t>.1.2</w:t>
      </w:r>
      <w:r w:rsidR="000C41C7">
        <w:tab/>
        <w:t xml:space="preserve">Potential </w:t>
      </w:r>
      <w:r w:rsidR="00754D6C">
        <w:t xml:space="preserve">charging </w:t>
      </w:r>
      <w:r w:rsidR="000C41C7">
        <w:t>requirements</w:t>
      </w:r>
      <w:bookmarkEnd w:id="81"/>
    </w:p>
    <w:p w14:paraId="6B25AED4" w14:textId="525B4973" w:rsidR="00381159" w:rsidRPr="00381159" w:rsidRDefault="00381159" w:rsidP="003A60CD">
      <w:pPr>
        <w:pStyle w:val="Heading4"/>
      </w:pPr>
      <w:bookmarkStart w:id="82" w:name="_Toc66166050"/>
      <w:r>
        <w:t>7.1.2.1</w:t>
      </w:r>
      <w:r>
        <w:tab/>
        <w:t>Potential requirements for subscriber based charging</w:t>
      </w:r>
      <w:bookmarkEnd w:id="82"/>
    </w:p>
    <w:p w14:paraId="5B89749E" w14:textId="0167A02A" w:rsidR="00E51B5F" w:rsidRDefault="00E51B5F" w:rsidP="00E51B5F">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Pr>
          <w:b/>
          <w:lang w:eastAsia="zh-CN"/>
        </w:rPr>
        <w:t>:</w:t>
      </w:r>
      <w:r>
        <w:t xml:space="preserve"> The SMF </w:t>
      </w:r>
      <w:r>
        <w:rPr>
          <w:lang w:bidi="ar-IQ"/>
        </w:rPr>
        <w:t>should</w:t>
      </w:r>
      <w:r>
        <w:t xml:space="preserve"> support the following extensions to the charging requirements defined in TS 32.255 [</w:t>
      </w:r>
      <w:r w:rsidR="005247D4">
        <w:t>6</w:t>
      </w:r>
      <w:r>
        <w:t>]:</w:t>
      </w:r>
    </w:p>
    <w:p w14:paraId="0FC76B9C" w14:textId="47781830" w:rsidR="00C3381F" w:rsidRDefault="00C3381F" w:rsidP="00C3381F">
      <w:pPr>
        <w:ind w:left="720" w:hanging="360"/>
        <w:rPr>
          <w:lang w:bidi="ar-IQ"/>
        </w:rPr>
      </w:pPr>
      <w:r w:rsidRPr="00424394">
        <w:rPr>
          <w:lang w:bidi="ar-IQ"/>
        </w:rPr>
        <w:t>-</w:t>
      </w:r>
      <w:r w:rsidRPr="00424394">
        <w:rPr>
          <w:lang w:bidi="ar-IQ"/>
        </w:rPr>
        <w:tab/>
      </w:r>
      <w:r>
        <w:rPr>
          <w:lang w:bidi="ar-IQ"/>
        </w:rPr>
        <w:t>The SMF should support converged charging</w:t>
      </w:r>
      <w:r w:rsidRPr="00424394">
        <w:rPr>
          <w:lang w:bidi="ar-IQ"/>
        </w:rPr>
        <w:t xml:space="preserve"> </w:t>
      </w:r>
      <w:r>
        <w:rPr>
          <w:lang w:bidi="ar-IQ"/>
        </w:rPr>
        <w:t xml:space="preserve">for each edge application, i.e., charging </w:t>
      </w:r>
      <w:r w:rsidRPr="00424394">
        <w:rPr>
          <w:lang w:bidi="ar-IQ"/>
        </w:rPr>
        <w:t xml:space="preserve">per rating group per </w:t>
      </w:r>
      <w:r w:rsidRPr="001B69A8">
        <w:rPr>
          <w:lang w:bidi="ar-IQ"/>
        </w:rPr>
        <w:t>PDU</w:t>
      </w:r>
      <w:r w:rsidRPr="00424394">
        <w:rPr>
          <w:lang w:bidi="ar-IQ"/>
        </w:rPr>
        <w:t xml:space="preserve"> session</w:t>
      </w:r>
      <w:r>
        <w:rPr>
          <w:lang w:bidi="ar-IQ"/>
        </w:rPr>
        <w:t xml:space="preserve"> </w:t>
      </w:r>
      <w:r>
        <w:rPr>
          <w:rFonts w:eastAsia="Times New Roman"/>
          <w:color w:val="000000"/>
        </w:rPr>
        <w:t>with information about edge application</w:t>
      </w:r>
      <w:r w:rsidRPr="00424394">
        <w:rPr>
          <w:lang w:bidi="ar-IQ"/>
        </w:rPr>
        <w:t>.</w:t>
      </w:r>
    </w:p>
    <w:p w14:paraId="4A2E66BC" w14:textId="77777777" w:rsidR="00E51B5F" w:rsidRDefault="00E51B5F" w:rsidP="000D3EA5">
      <w:pPr>
        <w:ind w:left="720" w:hanging="360"/>
      </w:pPr>
      <w:r>
        <w:t>-</w:t>
      </w:r>
      <w:r>
        <w:tab/>
        <w:t>The charging information of PDU session, service flow or QoS flow provided by SMF should be able to indicate or be correlated with the edge application that the user accesses to.</w:t>
      </w:r>
    </w:p>
    <w:p w14:paraId="71281ED9" w14:textId="69BF5595" w:rsidR="00E51B5F" w:rsidRDefault="00E51B5F" w:rsidP="000D3EA5">
      <w:pPr>
        <w:ind w:left="720" w:hanging="360"/>
        <w:rPr>
          <w:lang w:bidi="ar-IQ"/>
        </w:rPr>
      </w:pPr>
      <w:r>
        <w:rPr>
          <w:lang w:bidi="ar-IQ"/>
        </w:rPr>
        <w:t>-</w:t>
      </w:r>
      <w:r>
        <w:rPr>
          <w:lang w:bidi="ar-IQ"/>
        </w:rPr>
        <w:tab/>
        <w:t>The SMF should support co</w:t>
      </w:r>
      <w:r w:rsidR="00A82D2C">
        <w:rPr>
          <w:lang w:bidi="ar-IQ"/>
        </w:rPr>
        <w:t>n</w:t>
      </w:r>
      <w:r>
        <w:rPr>
          <w:lang w:bidi="ar-IQ"/>
        </w:rPr>
        <w:t>verged charging and charging information reporting for each edge application</w:t>
      </w:r>
      <w:r w:rsidRPr="00424394">
        <w:rPr>
          <w:lang w:bidi="ar-IQ"/>
        </w:rPr>
        <w:t xml:space="preserve"> </w:t>
      </w:r>
      <w:r>
        <w:rPr>
          <w:lang w:bidi="ar-IQ"/>
        </w:rPr>
        <w:t>optionally based on the following criteria:</w:t>
      </w:r>
    </w:p>
    <w:p w14:paraId="2B3461E5" w14:textId="77777777" w:rsidR="00E51B5F" w:rsidRDefault="00E51B5F" w:rsidP="000D3EA5">
      <w:pPr>
        <w:ind w:left="1170" w:hanging="360"/>
      </w:pPr>
      <w:r>
        <w:t>-</w:t>
      </w:r>
      <w:r>
        <w:tab/>
        <w:t>User’s location;</w:t>
      </w:r>
    </w:p>
    <w:p w14:paraId="139C59CC" w14:textId="77777777" w:rsidR="00E51B5F" w:rsidRDefault="00E51B5F" w:rsidP="000D3EA5">
      <w:pPr>
        <w:ind w:left="1170" w:hanging="360"/>
      </w:pPr>
      <w:r>
        <w:t>-</w:t>
      </w:r>
      <w:r>
        <w:tab/>
        <w:t>Access RAT type;</w:t>
      </w:r>
    </w:p>
    <w:p w14:paraId="702DA526" w14:textId="77777777" w:rsidR="00E51B5F" w:rsidRDefault="00E51B5F" w:rsidP="000D3EA5">
      <w:pPr>
        <w:ind w:left="1170" w:hanging="360"/>
      </w:pPr>
      <w:r>
        <w:t>-</w:t>
      </w:r>
      <w:r>
        <w:tab/>
        <w:t>Subscribed QoS information;</w:t>
      </w:r>
    </w:p>
    <w:p w14:paraId="0C05E283" w14:textId="177FBFF7" w:rsidR="006C20F1" w:rsidRDefault="00E51B5F" w:rsidP="005A21AA">
      <w:pPr>
        <w:ind w:left="1170" w:hanging="360"/>
        <w:rPr>
          <w:rFonts w:eastAsia="Malgun Gothic"/>
          <w:b/>
          <w:lang w:eastAsia="ko-KR"/>
        </w:rPr>
      </w:pPr>
      <w:r>
        <w:t>-</w:t>
      </w:r>
      <w:r>
        <w:tab/>
        <w:t>Authorized QoS information.</w:t>
      </w:r>
    </w:p>
    <w:p w14:paraId="3B50A897" w14:textId="2CBF6103" w:rsidR="006C20F1" w:rsidRDefault="006C20F1" w:rsidP="006C20F1">
      <w:pPr>
        <w:rPr>
          <w:rFonts w:eastAsia="Malgun Gothic"/>
          <w:lang w:eastAsia="ko-KR"/>
        </w:rPr>
      </w:pP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r>
        <w:rPr>
          <w:b/>
          <w:lang w:eastAsia="zh-CN"/>
        </w:rPr>
        <w:t>2:</w:t>
      </w:r>
      <w:r w:rsidRPr="00134408">
        <w:rPr>
          <w:rFonts w:eastAsia="Malgun Gothic" w:hint="eastAsia"/>
          <w:b/>
          <w:lang w:eastAsia="ko-KR"/>
        </w:rPr>
        <w:tab/>
      </w:r>
      <w:r w:rsidRPr="00134408">
        <w:t>The 5G system</w:t>
      </w:r>
      <w:r w:rsidRPr="00134408">
        <w:rPr>
          <w:lang w:eastAsia="zh-CN"/>
        </w:rPr>
        <w:t xml:space="preserve"> should support collecting charging information</w:t>
      </w:r>
      <w:r>
        <w:rPr>
          <w:lang w:eastAsia="zh-CN"/>
        </w:rPr>
        <w:t xml:space="preserve"> per UE </w:t>
      </w:r>
      <w:r w:rsidR="00381159">
        <w:rPr>
          <w:lang w:eastAsia="zh-CN"/>
        </w:rPr>
        <w:t xml:space="preserve">on </w:t>
      </w:r>
      <w:r>
        <w:rPr>
          <w:lang w:eastAsia="zh-CN"/>
        </w:rPr>
        <w:t xml:space="preserve">usage of </w:t>
      </w:r>
      <w:r w:rsidR="00381159">
        <w:rPr>
          <w:lang w:eastAsia="zh-CN"/>
        </w:rPr>
        <w:t>5GS capabilities based on e</w:t>
      </w:r>
      <w:r w:rsidR="00381159" w:rsidRPr="00794BA0">
        <w:rPr>
          <w:lang w:eastAsia="ko-KR"/>
        </w:rPr>
        <w:t xml:space="preserve">dge </w:t>
      </w:r>
      <w:r w:rsidR="00381159">
        <w:rPr>
          <w:lang w:eastAsia="ko-KR"/>
        </w:rPr>
        <w:t>a</w:t>
      </w:r>
      <w:r w:rsidR="00381159" w:rsidRPr="00794BA0">
        <w:rPr>
          <w:lang w:eastAsia="ko-KR"/>
        </w:rPr>
        <w:t>pplication</w:t>
      </w:r>
      <w:r w:rsidRPr="00134408">
        <w:rPr>
          <w:rFonts w:eastAsia="Malgun Gothic"/>
          <w:lang w:eastAsia="ko-KR"/>
        </w:rPr>
        <w:t>.</w:t>
      </w:r>
    </w:p>
    <w:p w14:paraId="44B76E67" w14:textId="77777777" w:rsidR="001835FB" w:rsidRDefault="001835FB" w:rsidP="001835FB">
      <w:pPr>
        <w:rPr>
          <w:lang w:bidi="ar-IQ"/>
        </w:rPr>
      </w:pP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r>
        <w:rPr>
          <w:b/>
          <w:lang w:eastAsia="zh-CN"/>
        </w:rPr>
        <w:t>3:</w:t>
      </w:r>
      <w:r>
        <w:t xml:space="preserve"> </w:t>
      </w:r>
      <w:r>
        <w:rPr>
          <w:lang w:bidi="ar-IQ"/>
        </w:rPr>
        <w:t xml:space="preserve">The </w:t>
      </w:r>
      <w:r w:rsidRPr="00134408">
        <w:t>5G system</w:t>
      </w:r>
      <w:r w:rsidRPr="00134408">
        <w:rPr>
          <w:lang w:eastAsia="zh-CN"/>
        </w:rPr>
        <w:t xml:space="preserve"> </w:t>
      </w:r>
      <w:r>
        <w:rPr>
          <w:lang w:bidi="ar-IQ"/>
        </w:rPr>
        <w:t>should support converged charging and charging information reporting for each edge application</w:t>
      </w:r>
      <w:r w:rsidRPr="00424394">
        <w:rPr>
          <w:lang w:bidi="ar-IQ"/>
        </w:rPr>
        <w:t xml:space="preserve"> </w:t>
      </w:r>
      <w:r>
        <w:rPr>
          <w:lang w:bidi="ar-IQ"/>
        </w:rPr>
        <w:t>optionally based on the following criteria:</w:t>
      </w:r>
    </w:p>
    <w:p w14:paraId="44F97B3E" w14:textId="028AE434" w:rsidR="001835FB" w:rsidRDefault="001835FB" w:rsidP="006C20F1">
      <w:pPr>
        <w:rPr>
          <w:rFonts w:eastAsia="Malgun Gothic"/>
          <w:lang w:eastAsia="ko-KR"/>
        </w:rPr>
      </w:pPr>
      <w:r w:rsidRPr="002B276B">
        <w:rPr>
          <w:szCs w:val="16"/>
        </w:rPr>
        <w:lastRenderedPageBreak/>
        <w:t>-</w:t>
      </w:r>
      <w:r w:rsidRPr="002B276B">
        <w:rPr>
          <w:szCs w:val="16"/>
        </w:rPr>
        <w:tab/>
        <w:t>Monitored QoS in terms of packet delay (see TS 23.501 [3], clause 5.33.3).</w:t>
      </w:r>
    </w:p>
    <w:p w14:paraId="05344EFE" w14:textId="31552EA8" w:rsidR="00381159" w:rsidRPr="00146A88" w:rsidRDefault="00381159" w:rsidP="00381159">
      <w:pPr>
        <w:pStyle w:val="Heading4"/>
        <w:rPr>
          <w:lang w:eastAsia="en-GB"/>
        </w:rPr>
      </w:pPr>
      <w:bookmarkStart w:id="83" w:name="_Toc66166051"/>
      <w:r>
        <w:t>7.1.2.2</w:t>
      </w:r>
      <w:r>
        <w:tab/>
        <w:t>Potential requirements for inter-provider based charging</w:t>
      </w:r>
      <w:bookmarkEnd w:id="83"/>
    </w:p>
    <w:p w14:paraId="20606A45" w14:textId="72A7196B" w:rsidR="006C20F1" w:rsidRPr="00146A88" w:rsidRDefault="006C20F1" w:rsidP="006C20F1">
      <w:pPr>
        <w:rPr>
          <w:lang w:eastAsia="en-GB"/>
        </w:rPr>
      </w:pPr>
      <w:r w:rsidRPr="00134408">
        <w:rPr>
          <w:rFonts w:eastAsia="Malgun Gothic"/>
          <w:b/>
          <w:lang w:eastAsia="ko-KR"/>
        </w:rPr>
        <w:t>REQ-</w:t>
      </w:r>
      <w:r w:rsidRPr="00134408">
        <w:rPr>
          <w:b/>
          <w:lang w:eastAsia="zh-CN"/>
        </w:rPr>
        <w:t>CH</w:t>
      </w:r>
      <w:r>
        <w:rPr>
          <w:b/>
          <w:lang w:eastAsia="zh-CN"/>
        </w:rPr>
        <w:t>_EC_5GS</w:t>
      </w:r>
      <w:r w:rsidR="007B5D76">
        <w:rPr>
          <w:b/>
          <w:lang w:eastAsia="zh-CN"/>
        </w:rPr>
        <w:t>_SP</w:t>
      </w:r>
      <w:r w:rsidRPr="00134408">
        <w:rPr>
          <w:rFonts w:eastAsia="Malgun Gothic"/>
          <w:b/>
          <w:lang w:eastAsia="ko-KR"/>
        </w:rPr>
        <w:t>-</w:t>
      </w:r>
      <w:r w:rsidRPr="00134408">
        <w:rPr>
          <w:rFonts w:hint="eastAsia"/>
          <w:b/>
          <w:lang w:eastAsia="zh-CN"/>
        </w:rPr>
        <w:t>0</w:t>
      </w:r>
      <w:r w:rsidR="007B5D76">
        <w:rPr>
          <w:b/>
          <w:lang w:eastAsia="zh-CN"/>
        </w:rPr>
        <w:t>1</w:t>
      </w:r>
      <w:r>
        <w:rPr>
          <w:b/>
          <w:lang w:eastAsia="zh-CN"/>
        </w:rPr>
        <w:t>:</w:t>
      </w:r>
      <w:r w:rsidRPr="00134408">
        <w:rPr>
          <w:rFonts w:eastAsia="Malgun Gothic" w:hint="eastAsia"/>
          <w:b/>
          <w:lang w:eastAsia="ko-KR"/>
        </w:rPr>
        <w:tab/>
      </w:r>
      <w:r w:rsidRPr="00134408">
        <w:t xml:space="preserve">The </w:t>
      </w:r>
      <w:r w:rsidR="007B5D76">
        <w:t xml:space="preserve">charging mechanism for </w:t>
      </w:r>
      <w:r w:rsidRPr="00134408">
        <w:t>5G system</w:t>
      </w:r>
      <w:r w:rsidRPr="00134408">
        <w:rPr>
          <w:lang w:eastAsia="zh-CN"/>
        </w:rPr>
        <w:t xml:space="preserve"> should support collecting charging information</w:t>
      </w:r>
      <w:r>
        <w:rPr>
          <w:lang w:eastAsia="zh-CN"/>
        </w:rPr>
        <w:t xml:space="preserve"> </w:t>
      </w:r>
      <w:r w:rsidR="007B5D76">
        <w:rPr>
          <w:lang w:eastAsia="zh-CN"/>
        </w:rPr>
        <w:t xml:space="preserve">on usage of 5GS capabilities </w:t>
      </w:r>
      <w:r>
        <w:rPr>
          <w:lang w:eastAsia="zh-CN"/>
        </w:rPr>
        <w:t xml:space="preserve">per UE </w:t>
      </w:r>
      <w:r w:rsidR="007B5D76">
        <w:rPr>
          <w:lang w:eastAsia="en-GB"/>
        </w:rPr>
        <w:t>EDN (</w:t>
      </w:r>
      <w:r w:rsidR="007B5D76">
        <w:rPr>
          <w:lang w:eastAsia="zh-CN"/>
        </w:rPr>
        <w:t>edge data network)</w:t>
      </w:r>
      <w:r w:rsidRPr="00134408">
        <w:rPr>
          <w:rFonts w:eastAsia="Malgun Gothic"/>
          <w:lang w:eastAsia="ko-KR"/>
        </w:rPr>
        <w:t>.</w:t>
      </w:r>
      <w:r>
        <w:rPr>
          <w:rFonts w:eastAsia="Malgun Gothic"/>
          <w:lang w:eastAsia="ko-KR"/>
        </w:rPr>
        <w:t xml:space="preserve"> </w:t>
      </w:r>
    </w:p>
    <w:p w14:paraId="2DD9A27F" w14:textId="66C4569E" w:rsidR="006C20F1" w:rsidRDefault="006C20F1" w:rsidP="006C20F1">
      <w:pPr>
        <w:rPr>
          <w:rFonts w:eastAsia="Malgun Gothic"/>
          <w:lang w:eastAsia="ko-KR"/>
        </w:rPr>
      </w:pPr>
      <w:r w:rsidRPr="00134408">
        <w:rPr>
          <w:rFonts w:eastAsia="Malgun Gothic"/>
          <w:b/>
          <w:lang w:eastAsia="ko-KR"/>
        </w:rPr>
        <w:t>REQ-</w:t>
      </w:r>
      <w:r w:rsidRPr="00134408">
        <w:rPr>
          <w:b/>
          <w:lang w:eastAsia="zh-CN"/>
        </w:rPr>
        <w:t>CH</w:t>
      </w:r>
      <w:r>
        <w:rPr>
          <w:b/>
          <w:lang w:eastAsia="zh-CN"/>
        </w:rPr>
        <w:t>_EC_5GS</w:t>
      </w:r>
      <w:r w:rsidR="007B5D76">
        <w:rPr>
          <w:b/>
          <w:lang w:eastAsia="zh-CN"/>
        </w:rPr>
        <w:t>_SP</w:t>
      </w:r>
      <w:r w:rsidRPr="00134408">
        <w:rPr>
          <w:rFonts w:eastAsia="Malgun Gothic"/>
          <w:b/>
          <w:lang w:eastAsia="ko-KR"/>
        </w:rPr>
        <w:t>-</w:t>
      </w:r>
      <w:r w:rsidRPr="00134408">
        <w:rPr>
          <w:rFonts w:hint="eastAsia"/>
          <w:b/>
          <w:lang w:eastAsia="zh-CN"/>
        </w:rPr>
        <w:t>0</w:t>
      </w:r>
      <w:r w:rsidR="007B5D76">
        <w:rPr>
          <w:b/>
          <w:lang w:eastAsia="zh-CN"/>
        </w:rPr>
        <w:t>2</w:t>
      </w:r>
      <w:r>
        <w:rPr>
          <w:b/>
          <w:lang w:eastAsia="zh-CN"/>
        </w:rPr>
        <w:t>:</w:t>
      </w:r>
      <w:r w:rsidRPr="00134408">
        <w:rPr>
          <w:rFonts w:eastAsia="Malgun Gothic" w:hint="eastAsia"/>
          <w:b/>
          <w:lang w:eastAsia="ko-KR"/>
        </w:rPr>
        <w:tab/>
      </w:r>
      <w:r w:rsidRPr="00134408">
        <w:t xml:space="preserve">The </w:t>
      </w:r>
      <w:r w:rsidR="00896DE1">
        <w:t xml:space="preserve">charging mechanism for </w:t>
      </w:r>
      <w:r w:rsidRPr="00134408">
        <w:t>5G system</w:t>
      </w:r>
      <w:r w:rsidRPr="00134408">
        <w:rPr>
          <w:lang w:eastAsia="zh-CN"/>
        </w:rPr>
        <w:t xml:space="preserve"> should support collecting charging information</w:t>
      </w:r>
      <w:r>
        <w:rPr>
          <w:lang w:eastAsia="zh-CN"/>
        </w:rPr>
        <w:t xml:space="preserve"> </w:t>
      </w:r>
      <w:r w:rsidR="00896DE1">
        <w:rPr>
          <w:lang w:eastAsia="zh-CN"/>
        </w:rPr>
        <w:t xml:space="preserve">on usage of 5GS capabilities </w:t>
      </w:r>
      <w:r>
        <w:rPr>
          <w:lang w:eastAsia="zh-CN"/>
        </w:rPr>
        <w:t xml:space="preserve">per </w:t>
      </w:r>
      <w:r w:rsidR="00896DE1">
        <w:rPr>
          <w:lang w:eastAsia="zh-CN"/>
        </w:rPr>
        <w:t>e</w:t>
      </w:r>
      <w:r w:rsidRPr="00794BA0">
        <w:rPr>
          <w:lang w:eastAsia="ko-KR"/>
        </w:rPr>
        <w:t xml:space="preserve">dge </w:t>
      </w:r>
      <w:r w:rsidR="00896DE1">
        <w:rPr>
          <w:lang w:eastAsia="ko-KR"/>
        </w:rPr>
        <w:t>a</w:t>
      </w:r>
      <w:r w:rsidRPr="00794BA0">
        <w:rPr>
          <w:lang w:eastAsia="ko-KR"/>
        </w:rPr>
        <w:t>pplication</w:t>
      </w:r>
      <w:r w:rsidRPr="00134408">
        <w:rPr>
          <w:rFonts w:eastAsia="Malgun Gothic"/>
          <w:lang w:eastAsia="ko-KR"/>
        </w:rPr>
        <w:t>.</w:t>
      </w:r>
      <w:r>
        <w:rPr>
          <w:rFonts w:eastAsia="Malgun Gothic"/>
          <w:lang w:eastAsia="ko-KR"/>
        </w:rPr>
        <w:t xml:space="preserve"> </w:t>
      </w:r>
    </w:p>
    <w:p w14:paraId="153BCCE2" w14:textId="562AABAD" w:rsidR="001A1540" w:rsidRPr="00146A88" w:rsidRDefault="001A1540" w:rsidP="006C20F1">
      <w:pPr>
        <w:rPr>
          <w:lang w:bidi="ar-IQ"/>
        </w:rPr>
      </w:pPr>
      <w:r w:rsidRPr="00134408">
        <w:rPr>
          <w:rFonts w:eastAsia="Malgun Gothic"/>
          <w:b/>
          <w:lang w:eastAsia="ko-KR"/>
        </w:rPr>
        <w:t>REQ-</w:t>
      </w:r>
      <w:r w:rsidRPr="00134408">
        <w:rPr>
          <w:b/>
          <w:lang w:eastAsia="zh-CN"/>
        </w:rPr>
        <w:t>CH</w:t>
      </w:r>
      <w:r>
        <w:rPr>
          <w:b/>
          <w:lang w:eastAsia="zh-CN"/>
        </w:rPr>
        <w:t>_EC_5GS_SP</w:t>
      </w:r>
      <w:r w:rsidRPr="00134408">
        <w:rPr>
          <w:rFonts w:eastAsia="Malgun Gothic"/>
          <w:b/>
          <w:lang w:eastAsia="ko-KR"/>
        </w:rPr>
        <w:t>-</w:t>
      </w:r>
      <w:r w:rsidRPr="00134408">
        <w:rPr>
          <w:rFonts w:hint="eastAsia"/>
          <w:b/>
          <w:lang w:eastAsia="zh-CN"/>
        </w:rPr>
        <w:t>0</w:t>
      </w:r>
      <w:r>
        <w:rPr>
          <w:b/>
          <w:lang w:eastAsia="zh-CN"/>
        </w:rPr>
        <w:t>3:</w:t>
      </w:r>
      <w:r>
        <w:t xml:space="preserve"> </w:t>
      </w:r>
      <w:r>
        <w:rPr>
          <w:lang w:bidi="ar-IQ"/>
        </w:rPr>
        <w:t xml:space="preserve">The </w:t>
      </w:r>
      <w:r>
        <w:t xml:space="preserve">charging mechanism for 5GS should support converged </w:t>
      </w:r>
      <w:r>
        <w:rPr>
          <w:lang w:bidi="ar-IQ"/>
        </w:rPr>
        <w:t>inter-provider</w:t>
      </w:r>
      <w:r>
        <w:t xml:space="preserve"> charging for the 5GS capabilities </w:t>
      </w:r>
      <w:r>
        <w:rPr>
          <w:lang w:bidi="ar-IQ"/>
        </w:rPr>
        <w:t xml:space="preserve">based on </w:t>
      </w:r>
      <w:r>
        <w:t>performance measurements or KPIs of average UL/DL packet delay of the UEs in 5GS accessing the edge application</w:t>
      </w:r>
      <w:r>
        <w:rPr>
          <w:lang w:bidi="ar-IQ"/>
        </w:rPr>
        <w:t>.</w:t>
      </w:r>
    </w:p>
    <w:p w14:paraId="751A08D3" w14:textId="16DD9CF1" w:rsidR="000C41C7" w:rsidRDefault="00C34F5A" w:rsidP="008B31C3">
      <w:pPr>
        <w:pStyle w:val="Heading3"/>
      </w:pPr>
      <w:bookmarkStart w:id="84" w:name="_Toc66166052"/>
      <w:r>
        <w:t>7</w:t>
      </w:r>
      <w:r w:rsidR="000D02A2">
        <w:t>.1.3</w:t>
      </w:r>
      <w:r w:rsidR="000D02A2">
        <w:tab/>
        <w:t>Key issues</w:t>
      </w:r>
      <w:bookmarkEnd w:id="84"/>
      <w:r w:rsidR="000D02A2">
        <w:t xml:space="preserve"> </w:t>
      </w:r>
    </w:p>
    <w:p w14:paraId="0DB863DB" w14:textId="77777777" w:rsidR="00A82D2C" w:rsidRDefault="00A82D2C" w:rsidP="00A82D2C">
      <w:r>
        <w:t>The following key issues are identified:</w:t>
      </w:r>
    </w:p>
    <w:p w14:paraId="4B609372" w14:textId="77777777" w:rsidR="00C3381F" w:rsidRDefault="00C3381F" w:rsidP="00C3381F">
      <w:pPr>
        <w:ind w:left="360" w:hanging="360"/>
      </w:pPr>
      <w:r w:rsidRPr="00B95774">
        <w:t>-</w:t>
      </w:r>
      <w:r w:rsidRPr="00B95774">
        <w:tab/>
      </w:r>
      <w:r w:rsidRPr="00AC6690">
        <w:rPr>
          <w:b/>
          <w:bCs/>
        </w:rPr>
        <w:t>Key Issue #1a</w:t>
      </w:r>
      <w:r w:rsidRPr="00B95774">
        <w:t xml:space="preserve">: The charging information reported by SMF needs to contain the parameter for </w:t>
      </w:r>
      <w:r>
        <w:t>correlation</w:t>
      </w:r>
      <w:r w:rsidRPr="00B95774">
        <w:t xml:space="preserve"> </w:t>
      </w:r>
      <w:r>
        <w:rPr>
          <w:noProof/>
        </w:rPr>
        <w:t xml:space="preserve">between 5GS and </w:t>
      </w:r>
      <w:r w:rsidRPr="00B95774">
        <w:t>edge application that the user has accessed to.</w:t>
      </w:r>
    </w:p>
    <w:p w14:paraId="53054757" w14:textId="0BD5A71D" w:rsidR="00C3381F" w:rsidRDefault="00C3381F" w:rsidP="00C3381F">
      <w:pPr>
        <w:ind w:left="360" w:hanging="360"/>
        <w:rPr>
          <w:lang w:bidi="ar-IQ"/>
        </w:rPr>
      </w:pPr>
      <w:r w:rsidRPr="00B95774">
        <w:t>-</w:t>
      </w:r>
      <w:r w:rsidRPr="00B95774">
        <w:tab/>
      </w:r>
      <w:r w:rsidRPr="00AC6690">
        <w:rPr>
          <w:b/>
          <w:bCs/>
        </w:rPr>
        <w:t>Key Issue #1b</w:t>
      </w:r>
      <w:r w:rsidRPr="00B95774">
        <w:t xml:space="preserve">: </w:t>
      </w:r>
      <w:r>
        <w:t>The charging mechanism for 5GS (including the management system) needs to support converged i</w:t>
      </w:r>
      <w:r>
        <w:rPr>
          <w:noProof/>
        </w:rPr>
        <w:t xml:space="preserve">nter-Provider charging </w:t>
      </w:r>
      <w:r w:rsidRPr="00B95774">
        <w:rPr>
          <w:lang w:bidi="ar-IQ"/>
        </w:rPr>
        <w:t xml:space="preserve">for </w:t>
      </w:r>
      <w:r>
        <w:rPr>
          <w:lang w:bidi="ar-IQ"/>
        </w:rPr>
        <w:t xml:space="preserve">the </w:t>
      </w:r>
      <w:r w:rsidRPr="00B95774">
        <w:rPr>
          <w:lang w:bidi="ar-IQ"/>
        </w:rPr>
        <w:t xml:space="preserve">5G capabilities </w:t>
      </w:r>
      <w:r>
        <w:rPr>
          <w:lang w:bidi="ar-IQ"/>
        </w:rPr>
        <w:t xml:space="preserve">provided to support </w:t>
      </w:r>
      <w:r w:rsidRPr="00B95774">
        <w:rPr>
          <w:lang w:bidi="ar-IQ"/>
        </w:rPr>
        <w:t>edge computing</w:t>
      </w:r>
      <w:r>
        <w:rPr>
          <w:lang w:bidi="ar-IQ"/>
        </w:rPr>
        <w:t xml:space="preserve"> to its consumer based on the total UL/DL data volume</w:t>
      </w:r>
      <w:r w:rsidRPr="007324C9">
        <w:rPr>
          <w:lang w:bidi="ar-IQ"/>
        </w:rPr>
        <w:t xml:space="preserve"> </w:t>
      </w:r>
      <w:r>
        <w:rPr>
          <w:lang w:bidi="ar-IQ"/>
        </w:rPr>
        <w:t>transferred for the edge application</w:t>
      </w:r>
      <w:r w:rsidRPr="00CF331F">
        <w:rPr>
          <w:lang w:bidi="ar-IQ"/>
        </w:rPr>
        <w:t>.</w:t>
      </w:r>
    </w:p>
    <w:p w14:paraId="7EC715F0" w14:textId="77777777" w:rsidR="00192388" w:rsidRDefault="00192388" w:rsidP="00192388">
      <w:pPr>
        <w:ind w:left="360" w:hanging="360"/>
      </w:pPr>
      <w:r w:rsidRPr="00B95774">
        <w:t>-</w:t>
      </w:r>
      <w:r w:rsidRPr="00B95774">
        <w:tab/>
      </w:r>
      <w:r w:rsidRPr="004C7313">
        <w:rPr>
          <w:b/>
          <w:bCs/>
        </w:rPr>
        <w:t>Key Issue #</w:t>
      </w:r>
      <w:r>
        <w:rPr>
          <w:b/>
          <w:bCs/>
        </w:rPr>
        <w:t>1c</w:t>
      </w:r>
      <w:r w:rsidRPr="00B95774">
        <w:t xml:space="preserve">: </w:t>
      </w:r>
      <w:r>
        <w:rPr>
          <w:lang w:bidi="ar-IQ"/>
        </w:rPr>
        <w:t>SMF needs to support converged charging and charging information reporting for each edge application</w:t>
      </w:r>
      <w:r w:rsidRPr="00424394">
        <w:rPr>
          <w:lang w:bidi="ar-IQ"/>
        </w:rPr>
        <w:t xml:space="preserve"> </w:t>
      </w:r>
      <w:r>
        <w:rPr>
          <w:lang w:bidi="ar-IQ"/>
        </w:rPr>
        <w:t xml:space="preserve">optionally based on monitored </w:t>
      </w:r>
      <w:r>
        <w:t xml:space="preserve">QoS in </w:t>
      </w:r>
      <w:r>
        <w:rPr>
          <w:lang w:bidi="ar-IQ"/>
        </w:rPr>
        <w:t>terms</w:t>
      </w:r>
      <w:r>
        <w:t xml:space="preserve"> of packet delay.</w:t>
      </w:r>
    </w:p>
    <w:p w14:paraId="1E78AA80" w14:textId="43D6C1A6" w:rsidR="00192388" w:rsidRDefault="00192388" w:rsidP="00192388">
      <w:pPr>
        <w:ind w:left="360" w:hanging="360"/>
        <w:rPr>
          <w:lang w:bidi="ar-IQ"/>
        </w:rPr>
      </w:pPr>
      <w:r w:rsidRPr="00B95774">
        <w:rPr>
          <w:lang w:bidi="ar-IQ"/>
        </w:rPr>
        <w:t>-</w:t>
      </w:r>
      <w:r w:rsidRPr="00B95774">
        <w:rPr>
          <w:lang w:bidi="ar-IQ"/>
        </w:rPr>
        <w:tab/>
      </w:r>
      <w:r w:rsidRPr="004C7313">
        <w:rPr>
          <w:b/>
          <w:bCs/>
          <w:lang w:bidi="ar-IQ"/>
        </w:rPr>
        <w:t>Key Issue #</w:t>
      </w:r>
      <w:r>
        <w:rPr>
          <w:b/>
          <w:bCs/>
          <w:lang w:bidi="ar-IQ"/>
        </w:rPr>
        <w:t>1d</w:t>
      </w:r>
      <w:r w:rsidRPr="00E11040">
        <w:rPr>
          <w:lang w:bidi="ar-IQ"/>
        </w:rPr>
        <w:t xml:space="preserve">: </w:t>
      </w:r>
      <w:r>
        <w:rPr>
          <w:lang w:bidi="ar-IQ"/>
        </w:rPr>
        <w:t>How</w:t>
      </w:r>
      <w:r w:rsidRPr="00E11040">
        <w:rPr>
          <w:lang w:bidi="ar-IQ"/>
        </w:rPr>
        <w:t xml:space="preserve"> to support converged inter-provider charging </w:t>
      </w:r>
      <w:r>
        <w:rPr>
          <w:lang w:bidi="ar-IQ"/>
        </w:rPr>
        <w:t xml:space="preserve">for the 5GS capabilities </w:t>
      </w:r>
      <w:r w:rsidRPr="00E11040">
        <w:rPr>
          <w:lang w:bidi="ar-IQ"/>
        </w:rPr>
        <w:t>based on performance measurements and/or KPIs related to average UL/DL packet delay between PSA UPF and UE.</w:t>
      </w:r>
    </w:p>
    <w:p w14:paraId="7509AD85" w14:textId="731B6D84" w:rsidR="000C41C7" w:rsidRDefault="00C34F5A" w:rsidP="008B31C3">
      <w:pPr>
        <w:pStyle w:val="Heading3"/>
      </w:pPr>
      <w:bookmarkStart w:id="85" w:name="_Toc66166053"/>
      <w:r>
        <w:t>7</w:t>
      </w:r>
      <w:r w:rsidR="000C41C7">
        <w:t>.1.</w:t>
      </w:r>
      <w:r w:rsidR="000D02A2">
        <w:t>4</w:t>
      </w:r>
      <w:r w:rsidR="000C41C7">
        <w:tab/>
        <w:t>Possible solutions</w:t>
      </w:r>
      <w:bookmarkEnd w:id="85"/>
    </w:p>
    <w:p w14:paraId="692B33E8" w14:textId="5B30FCCE" w:rsidR="003520A0" w:rsidRDefault="003520A0" w:rsidP="003520A0">
      <w:pPr>
        <w:pStyle w:val="Heading4"/>
      </w:pPr>
      <w:bookmarkStart w:id="86" w:name="_Toc66166054"/>
      <w:r>
        <w:t>7.1.4.1</w:t>
      </w:r>
      <w:r>
        <w:tab/>
        <w:t xml:space="preserve">Possible solutions for </w:t>
      </w:r>
      <w:r w:rsidR="00420A1F">
        <w:t>subscriber based</w:t>
      </w:r>
      <w:r>
        <w:t xml:space="preserve"> charging</w:t>
      </w:r>
      <w:bookmarkEnd w:id="86"/>
    </w:p>
    <w:p w14:paraId="397331C9" w14:textId="75F713A7" w:rsidR="003520A0" w:rsidRDefault="003520A0" w:rsidP="003520A0">
      <w:r>
        <w:t xml:space="preserve">The possible solutions to support the potential requirements </w:t>
      </w: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sidR="00420A1F">
        <w:rPr>
          <w:b/>
          <w:lang w:eastAsia="zh-CN"/>
        </w:rPr>
        <w:t xml:space="preserve">, </w:t>
      </w:r>
      <w:r w:rsidR="00420A1F" w:rsidRPr="00134408">
        <w:rPr>
          <w:rFonts w:eastAsia="Malgun Gothic"/>
          <w:b/>
          <w:lang w:eastAsia="ko-KR"/>
        </w:rPr>
        <w:t>REQ-</w:t>
      </w:r>
      <w:r w:rsidR="00420A1F" w:rsidRPr="00134408">
        <w:rPr>
          <w:b/>
          <w:lang w:eastAsia="zh-CN"/>
        </w:rPr>
        <w:t>CH</w:t>
      </w:r>
      <w:r w:rsidR="00420A1F">
        <w:rPr>
          <w:b/>
          <w:lang w:eastAsia="zh-CN"/>
        </w:rPr>
        <w:t>_EC_5GS</w:t>
      </w:r>
      <w:r w:rsidR="00420A1F" w:rsidRPr="00134408">
        <w:rPr>
          <w:rFonts w:eastAsia="Malgun Gothic"/>
          <w:b/>
          <w:lang w:eastAsia="ko-KR"/>
        </w:rPr>
        <w:t>-</w:t>
      </w:r>
      <w:r w:rsidR="00420A1F" w:rsidRPr="00134408">
        <w:rPr>
          <w:rFonts w:hint="eastAsia"/>
          <w:b/>
          <w:lang w:eastAsia="zh-CN"/>
        </w:rPr>
        <w:t>0</w:t>
      </w:r>
      <w:r w:rsidR="00420A1F">
        <w:rPr>
          <w:b/>
          <w:lang w:eastAsia="zh-CN"/>
        </w:rPr>
        <w:t>2</w:t>
      </w:r>
      <w:r>
        <w:rPr>
          <w:b/>
          <w:lang w:eastAsia="zh-CN"/>
        </w:rPr>
        <w:t xml:space="preserve"> </w:t>
      </w:r>
      <w:r w:rsidRPr="00D161A8">
        <w:t xml:space="preserve">and </w:t>
      </w:r>
      <w:r>
        <w:t>K</w:t>
      </w:r>
      <w:r w:rsidRPr="00D161A8">
        <w:t xml:space="preserve">ey </w:t>
      </w:r>
      <w:r>
        <w:t>I</w:t>
      </w:r>
      <w:r w:rsidRPr="00D161A8">
        <w:t>ssue #</w:t>
      </w:r>
      <w:r w:rsidRPr="00AC6690">
        <w:rPr>
          <w:b/>
          <w:bCs/>
        </w:rPr>
        <w:t>1a</w:t>
      </w:r>
      <w:r>
        <w:t xml:space="preserve"> could be the following enhancements or extensions to the PDU session charging solutions defined in TS 32.255 [6]:</w:t>
      </w:r>
    </w:p>
    <w:p w14:paraId="1349B215" w14:textId="0224713C" w:rsidR="003520A0" w:rsidRDefault="003520A0" w:rsidP="003520A0">
      <w:pPr>
        <w:rPr>
          <w:lang w:bidi="ar-IQ"/>
        </w:rPr>
      </w:pPr>
      <w:r w:rsidRPr="00383256">
        <w:rPr>
          <w:b/>
          <w:bCs/>
        </w:rPr>
        <w:t>Solution #1a</w:t>
      </w:r>
      <w:r>
        <w:t>: Reuse the “</w:t>
      </w:r>
      <w:r w:rsidRPr="00174DEA">
        <w:rPr>
          <w:rFonts w:ascii="Courier New" w:hAnsi="Courier New"/>
        </w:rPr>
        <w:t>AF Charging Identifier</w:t>
      </w:r>
      <w:r>
        <w:t>”</w:t>
      </w:r>
      <w:r w:rsidRPr="00B23E3D">
        <w:t xml:space="preserve"> </w:t>
      </w:r>
      <w:r>
        <w:t>(see TS 32.255 [6] and TS 29.512 [</w:t>
      </w:r>
      <w:r w:rsidR="0060264B">
        <w:t>8</w:t>
      </w:r>
      <w:r>
        <w:t>]) or “</w:t>
      </w:r>
      <w:r w:rsidRPr="00174DEA">
        <w:rPr>
          <w:rFonts w:ascii="Courier New" w:hAnsi="Courier New"/>
        </w:rPr>
        <w:t>afChargId</w:t>
      </w:r>
      <w:r>
        <w:t>”</w:t>
      </w:r>
      <w:r w:rsidRPr="00B23E3D">
        <w:t xml:space="preserve"> </w:t>
      </w:r>
      <w:r>
        <w:t>(see TS 29.512 [</w:t>
      </w:r>
      <w:r w:rsidR="0060264B">
        <w:t>8</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0D417CBD" w14:textId="77777777" w:rsidR="003520A0" w:rsidRDefault="003520A0" w:rsidP="003520A0">
      <w:pPr>
        <w:rPr>
          <w:lang w:bidi="ar-IQ"/>
        </w:rPr>
      </w:pPr>
      <w:r>
        <w:rPr>
          <w:lang w:bidi="ar-IQ"/>
        </w:rPr>
        <w:t xml:space="preserve">The </w:t>
      </w:r>
      <w:r>
        <w:t>“</w:t>
      </w:r>
      <w:r w:rsidRPr="00174DEA">
        <w:rPr>
          <w:rFonts w:ascii="Courier New" w:hAnsi="Courier New"/>
        </w:rPr>
        <w:t>AF Charging Identifier</w:t>
      </w:r>
      <w:r>
        <w:t>” or “</w:t>
      </w:r>
      <w:r w:rsidRPr="00174DEA">
        <w:rPr>
          <w:rFonts w:ascii="Courier New" w:hAnsi="Courier New"/>
        </w:rPr>
        <w:t>afChargId</w:t>
      </w:r>
      <w:r>
        <w:t>” parameter is</w:t>
      </w:r>
      <w:r w:rsidRPr="00174DEA">
        <w:t xml:space="preserve"> </w:t>
      </w:r>
      <w:r>
        <w:t>provided to SMF in the PCC rule for one or more service flows and could be contained in the “</w:t>
      </w:r>
      <w:r w:rsidRPr="00E42092">
        <w:rPr>
          <w:rFonts w:ascii="Courier New" w:hAnsi="Courier New"/>
        </w:rPr>
        <w:t>PDU Container Information</w:t>
      </w:r>
      <w:r>
        <w:rPr>
          <w:lang w:bidi="ar-IQ"/>
        </w:rPr>
        <w:t xml:space="preserve">” that is provided in the </w:t>
      </w:r>
      <w:r w:rsidRPr="006A0424">
        <w:t>Charging Data Request</w:t>
      </w:r>
      <w:r>
        <w:t xml:space="preserve"> sent by SMF and </w:t>
      </w:r>
      <w:r>
        <w:rPr>
          <w:lang w:bidi="ar-IQ"/>
        </w:rPr>
        <w:t xml:space="preserve">CHF </w:t>
      </w:r>
      <w:r w:rsidRPr="00424394">
        <w:rPr>
          <w:lang w:bidi="ar-IQ"/>
        </w:rPr>
        <w:t xml:space="preserve">record </w:t>
      </w:r>
      <w:r>
        <w:rPr>
          <w:lang w:bidi="ar-IQ"/>
        </w:rPr>
        <w:t>data.</w:t>
      </w:r>
    </w:p>
    <w:p w14:paraId="245B1F7A" w14:textId="77777777" w:rsidR="003520A0" w:rsidRDefault="003520A0" w:rsidP="003520A0">
      <w:pPr>
        <w:rPr>
          <w:lang w:bidi="ar-IQ"/>
        </w:rPr>
      </w:pPr>
      <w:r w:rsidRPr="009263E1">
        <w:rPr>
          <w:b/>
          <w:bCs/>
        </w:rPr>
        <w:t>Solution #1b</w:t>
      </w:r>
      <w:r>
        <w:t>: Reuse the “</w:t>
      </w:r>
      <w:r w:rsidRPr="00E42092">
        <w:rPr>
          <w:rFonts w:ascii="Courier New" w:hAnsi="Courier New"/>
        </w:rPr>
        <w:t>Network Slice Instance Identifier</w:t>
      </w:r>
      <w:r>
        <w:t>” parameter</w:t>
      </w:r>
      <w:r w:rsidRPr="00940FA7">
        <w:t xml:space="preserve"> </w:t>
      </w:r>
      <w:r>
        <w:t xml:space="preserve">(see TS 32.255 [6]) 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56D3435E" w14:textId="77777777" w:rsidR="003520A0" w:rsidRDefault="003520A0" w:rsidP="003520A0">
      <w:pPr>
        <w:rPr>
          <w:lang w:bidi="ar-IQ"/>
        </w:rPr>
      </w:pPr>
      <w:r>
        <w:rPr>
          <w:lang w:bidi="ar-IQ"/>
        </w:rPr>
        <w:t xml:space="preserve">The </w:t>
      </w:r>
      <w:r>
        <w:t>“</w:t>
      </w:r>
      <w:r w:rsidRPr="00E42092">
        <w:rPr>
          <w:rFonts w:ascii="Courier New" w:hAnsi="Courier New"/>
        </w:rPr>
        <w:t>Network Slice Instance Identifier</w:t>
      </w:r>
      <w:r>
        <w:t>” parameter is contained in the “</w:t>
      </w:r>
      <w:r w:rsidRPr="00E42092">
        <w:rPr>
          <w:rFonts w:ascii="Courier New" w:hAnsi="Courier New"/>
        </w:rPr>
        <w:t>PDU Session Charging Information</w:t>
      </w:r>
      <w:r>
        <w:rPr>
          <w:lang w:bidi="ar-IQ"/>
        </w:rPr>
        <w:t xml:space="preserve">” and needs to be provided in the </w:t>
      </w:r>
      <w:r w:rsidRPr="006A0424">
        <w:t>Charging Data Request</w:t>
      </w:r>
      <w:r>
        <w:t xml:space="preserve"> sent by SMF and </w:t>
      </w:r>
      <w:r>
        <w:rPr>
          <w:lang w:bidi="ar-IQ"/>
        </w:rPr>
        <w:t xml:space="preserve">CHF </w:t>
      </w:r>
      <w:r w:rsidRPr="00424394">
        <w:rPr>
          <w:lang w:bidi="ar-IQ"/>
        </w:rPr>
        <w:t xml:space="preserve">record </w:t>
      </w:r>
      <w:r>
        <w:rPr>
          <w:lang w:bidi="ar-IQ"/>
        </w:rPr>
        <w:t>data.</w:t>
      </w:r>
    </w:p>
    <w:p w14:paraId="01CC41E5" w14:textId="77777777" w:rsidR="003520A0" w:rsidRDefault="003520A0" w:rsidP="003520A0">
      <w:pPr>
        <w:rPr>
          <w:lang w:bidi="ar-IQ"/>
        </w:rPr>
      </w:pPr>
      <w:r>
        <w:rPr>
          <w:lang w:bidi="ar-IQ"/>
        </w:rPr>
        <w:t>The assumption for this solution is that each edge application is associated with a dedicated network slice.</w:t>
      </w:r>
    </w:p>
    <w:p w14:paraId="1408B261" w14:textId="04A0285F" w:rsidR="003520A0" w:rsidRDefault="003520A0" w:rsidP="003520A0">
      <w:r w:rsidRPr="009263E1">
        <w:rPr>
          <w:b/>
          <w:bCs/>
        </w:rPr>
        <w:t>Solution #1c</w:t>
      </w:r>
      <w:r>
        <w:t>: Use the “</w:t>
      </w:r>
      <w:r w:rsidRPr="00E42092">
        <w:rPr>
          <w:rFonts w:ascii="Courier New" w:hAnsi="Courier New"/>
        </w:rPr>
        <w:t>Application Identifier</w:t>
      </w:r>
      <w:r>
        <w:t>”,</w:t>
      </w:r>
      <w:r w:rsidRPr="00291E7E">
        <w:t xml:space="preserve"> </w:t>
      </w:r>
      <w:r>
        <w:t>“</w:t>
      </w:r>
      <w:r w:rsidRPr="00400743">
        <w:rPr>
          <w:rFonts w:ascii="Courier New" w:hAnsi="Courier New"/>
        </w:rPr>
        <w:t>flowDescription</w:t>
      </w:r>
      <w:r>
        <w:t>” or “</w:t>
      </w:r>
      <w:r w:rsidRPr="00400743">
        <w:rPr>
          <w:rFonts w:ascii="Courier New" w:hAnsi="Courier New"/>
        </w:rPr>
        <w:t>ethFlowDescription</w:t>
      </w:r>
      <w:r>
        <w:t>”  parameter</w:t>
      </w:r>
      <w:r w:rsidRPr="00940FA7">
        <w:t xml:space="preserve"> </w:t>
      </w:r>
      <w:r>
        <w:t>(see “</w:t>
      </w:r>
      <w:r w:rsidRPr="00B23E3D">
        <w:rPr>
          <w:rFonts w:ascii="Courier New" w:hAnsi="Courier New"/>
        </w:rPr>
        <w:t>a</w:t>
      </w:r>
      <w:r w:rsidRPr="00B23E3D">
        <w:rPr>
          <w:rFonts w:ascii="Courier New" w:hAnsi="Courier New" w:hint="eastAsia"/>
          <w:lang w:eastAsia="zh-CN"/>
        </w:rPr>
        <w:t>ppI</w:t>
      </w:r>
      <w:r w:rsidRPr="00B23E3D">
        <w:rPr>
          <w:rFonts w:ascii="Courier New" w:hAnsi="Courier New"/>
        </w:rPr>
        <w:t>d</w:t>
      </w:r>
      <w:r>
        <w:t>” in TS 29.512 [</w:t>
      </w:r>
      <w:r w:rsidR="0060264B">
        <w:t>8</w:t>
      </w:r>
      <w:r>
        <w:t xml:space="preserve">]) 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2CAFF1F5" w14:textId="77777777" w:rsidR="003520A0" w:rsidRDefault="003520A0" w:rsidP="003520A0">
      <w:pPr>
        <w:rPr>
          <w:lang w:bidi="ar-IQ"/>
        </w:rPr>
      </w:pPr>
      <w:r>
        <w:rPr>
          <w:lang w:bidi="ar-IQ"/>
        </w:rPr>
        <w:lastRenderedPageBreak/>
        <w:t xml:space="preserve">The </w:t>
      </w:r>
      <w:r>
        <w:t>“</w:t>
      </w:r>
      <w:r w:rsidRPr="00E42092">
        <w:rPr>
          <w:rFonts w:ascii="Courier New" w:hAnsi="Courier New"/>
        </w:rPr>
        <w:t>Application Identifier</w:t>
      </w:r>
      <w:r>
        <w:t>”, “</w:t>
      </w:r>
      <w:r w:rsidRPr="00400743">
        <w:rPr>
          <w:rFonts w:ascii="Courier New" w:hAnsi="Courier New"/>
        </w:rPr>
        <w:t>flowDescription</w:t>
      </w:r>
      <w:r>
        <w:t>” or “</w:t>
      </w:r>
      <w:r w:rsidRPr="00400743">
        <w:rPr>
          <w:rFonts w:ascii="Courier New" w:hAnsi="Courier New"/>
        </w:rPr>
        <w:t>ethFlowDescription</w:t>
      </w:r>
      <w:r>
        <w:t>” parameter</w:t>
      </w:r>
      <w:r w:rsidRPr="00940FA7">
        <w:t xml:space="preserve"> </w:t>
      </w:r>
      <w:r>
        <w:t>is provided to SMF in the PCC rule for one or more service flows.</w:t>
      </w:r>
      <w:r>
        <w:rPr>
          <w:lang w:bidi="ar-IQ"/>
        </w:rPr>
        <w:t xml:space="preserve"> Including either of these parameters in the </w:t>
      </w:r>
      <w:r w:rsidRPr="006A0424">
        <w:t>Charging Data Request</w:t>
      </w:r>
      <w:r>
        <w:t xml:space="preserve"> sent by SMF and </w:t>
      </w:r>
      <w:r>
        <w:rPr>
          <w:lang w:bidi="ar-IQ"/>
        </w:rPr>
        <w:t xml:space="preserve">CHF </w:t>
      </w:r>
      <w:r w:rsidRPr="00424394">
        <w:rPr>
          <w:lang w:bidi="ar-IQ"/>
        </w:rPr>
        <w:t xml:space="preserve">record </w:t>
      </w:r>
      <w:r>
        <w:rPr>
          <w:lang w:bidi="ar-IQ"/>
        </w:rPr>
        <w:t>data would enable the CHF to correlate them with the edge application.</w:t>
      </w:r>
    </w:p>
    <w:p w14:paraId="74E20FC1" w14:textId="77777777" w:rsidR="003520A0" w:rsidRDefault="003520A0" w:rsidP="003520A0">
      <w:r w:rsidRPr="009263E1">
        <w:rPr>
          <w:b/>
          <w:bCs/>
        </w:rPr>
        <w:t>Solution #1</w:t>
      </w:r>
      <w:r>
        <w:rPr>
          <w:b/>
          <w:bCs/>
        </w:rPr>
        <w:t>d</w:t>
      </w:r>
      <w:r>
        <w:t>: Use the “</w:t>
      </w:r>
      <w:r w:rsidRPr="00F458E7">
        <w:rPr>
          <w:rFonts w:ascii="Courier New" w:hAnsi="Courier New"/>
        </w:rPr>
        <w:t>Rating Group</w:t>
      </w:r>
      <w:r>
        <w:t>”</w:t>
      </w:r>
      <w:r w:rsidRPr="00291E7E">
        <w:t xml:space="preserve"> </w:t>
      </w:r>
      <w:r>
        <w:t>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F835175" w14:textId="77777777" w:rsidR="003520A0" w:rsidRDefault="003520A0" w:rsidP="003520A0">
      <w:pPr>
        <w:rPr>
          <w:lang w:bidi="ar-IQ"/>
        </w:rPr>
      </w:pPr>
      <w:r>
        <w:rPr>
          <w:lang w:bidi="ar-IQ"/>
        </w:rPr>
        <w:t xml:space="preserve">The </w:t>
      </w:r>
      <w:r>
        <w:t>“</w:t>
      </w:r>
      <w:r w:rsidRPr="00F458E7">
        <w:rPr>
          <w:rFonts w:ascii="Courier New" w:hAnsi="Courier New"/>
        </w:rPr>
        <w:t>Rating Group</w:t>
      </w:r>
      <w:r>
        <w:t>” is provided to SMF in the PCC rule for one or more service flows.</w:t>
      </w:r>
    </w:p>
    <w:p w14:paraId="0BD8B02D" w14:textId="77777777" w:rsidR="003520A0" w:rsidRDefault="003520A0" w:rsidP="003520A0">
      <w:r w:rsidRPr="009263E1">
        <w:rPr>
          <w:b/>
          <w:bCs/>
        </w:rPr>
        <w:t>Solution #1</w:t>
      </w:r>
      <w:r>
        <w:rPr>
          <w:b/>
          <w:bCs/>
        </w:rPr>
        <w:t>e</w:t>
      </w:r>
      <w:r>
        <w:t>: Use the “</w:t>
      </w:r>
      <w:r w:rsidRPr="00F458E7">
        <w:rPr>
          <w:rFonts w:ascii="Courier New" w:hAnsi="Courier New"/>
        </w:rPr>
        <w:t>Service Identifier</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2EB6A71" w14:textId="77777777" w:rsidR="003520A0" w:rsidRPr="00A1319A" w:rsidRDefault="003520A0" w:rsidP="003520A0">
      <w:pPr>
        <w:rPr>
          <w:lang w:bidi="ar-IQ"/>
        </w:rPr>
      </w:pPr>
      <w:r>
        <w:rPr>
          <w:lang w:bidi="ar-IQ"/>
        </w:rPr>
        <w:t xml:space="preserve">The </w:t>
      </w:r>
      <w:r>
        <w:t>“</w:t>
      </w:r>
      <w:r w:rsidRPr="00F458E7">
        <w:rPr>
          <w:rFonts w:ascii="Courier New" w:hAnsi="Courier New"/>
        </w:rPr>
        <w:t>Service Identifier</w:t>
      </w:r>
      <w:r>
        <w:t>” is provided to SMF in the PCC rule for one or more service flows</w:t>
      </w:r>
      <w:r>
        <w:rPr>
          <w:lang w:bidi="ar-IQ"/>
        </w:rPr>
        <w:t>.</w:t>
      </w:r>
    </w:p>
    <w:p w14:paraId="6C5F3E73" w14:textId="77777777" w:rsidR="003520A0" w:rsidRDefault="003520A0" w:rsidP="003520A0">
      <w:r w:rsidRPr="009263E1">
        <w:rPr>
          <w:b/>
          <w:bCs/>
        </w:rPr>
        <w:t>Solution #1</w:t>
      </w:r>
      <w:r>
        <w:rPr>
          <w:b/>
          <w:bCs/>
        </w:rPr>
        <w:t>f</w:t>
      </w:r>
      <w:r>
        <w:t>: Use the “</w:t>
      </w:r>
      <w:r w:rsidRPr="00F458E7">
        <w:rPr>
          <w:rFonts w:ascii="Courier New" w:hAnsi="Courier New"/>
        </w:rPr>
        <w:t>Sponsor Identity</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CEBB3F8" w14:textId="099E66A4" w:rsidR="003520A0" w:rsidRDefault="003520A0" w:rsidP="003520A0">
      <w:pPr>
        <w:rPr>
          <w:lang w:bidi="ar-IQ"/>
        </w:rPr>
      </w:pPr>
      <w:r>
        <w:rPr>
          <w:lang w:bidi="ar-IQ"/>
        </w:rPr>
        <w:t xml:space="preserve">The </w:t>
      </w:r>
      <w:r>
        <w:t>“</w:t>
      </w:r>
      <w:r w:rsidRPr="00F458E7">
        <w:rPr>
          <w:rFonts w:ascii="Courier New" w:hAnsi="Courier New"/>
        </w:rPr>
        <w:t>Sponsor Identity</w:t>
      </w:r>
      <w:r>
        <w:t>”   are provided to SMF in the PCC rule for one or more service flows</w:t>
      </w:r>
      <w:r>
        <w:rPr>
          <w:lang w:bidi="ar-IQ"/>
        </w:rPr>
        <w:t>.</w:t>
      </w:r>
    </w:p>
    <w:p w14:paraId="1CD44A31" w14:textId="37D1472A" w:rsidR="00420A1F" w:rsidRDefault="00420A1F" w:rsidP="00420A1F">
      <w:pPr>
        <w:pStyle w:val="Heading4"/>
      </w:pPr>
      <w:bookmarkStart w:id="87" w:name="_Toc66166055"/>
      <w:r>
        <w:t>7.1.4.2</w:t>
      </w:r>
      <w:r>
        <w:tab/>
        <w:t>Possible solutions for inter-provider based charging</w:t>
      </w:r>
      <w:bookmarkEnd w:id="87"/>
    </w:p>
    <w:p w14:paraId="2D4FC9D0" w14:textId="09673533" w:rsidR="00980E21" w:rsidRDefault="00980E21" w:rsidP="00980E21">
      <w:r>
        <w:t xml:space="preserve">The possible solutions to support the inter-provider charging related potential requirements </w:t>
      </w:r>
      <w:r w:rsidRPr="00134408">
        <w:rPr>
          <w:rFonts w:eastAsia="Malgun Gothic"/>
          <w:b/>
          <w:lang w:eastAsia="ko-KR"/>
        </w:rPr>
        <w:t>REQ-</w:t>
      </w:r>
      <w:r w:rsidRPr="00134408">
        <w:rPr>
          <w:b/>
          <w:lang w:eastAsia="zh-CN"/>
        </w:rPr>
        <w:t>CH</w:t>
      </w:r>
      <w:r>
        <w:rPr>
          <w:b/>
          <w:lang w:eastAsia="zh-CN"/>
        </w:rPr>
        <w:t>_EC_5GS_SP</w:t>
      </w:r>
      <w:r w:rsidRPr="00134408">
        <w:rPr>
          <w:rFonts w:eastAsia="Malgun Gothic"/>
          <w:b/>
          <w:lang w:eastAsia="ko-KR"/>
        </w:rPr>
        <w:t>-</w:t>
      </w:r>
      <w:r w:rsidRPr="00134408">
        <w:rPr>
          <w:rFonts w:hint="eastAsia"/>
          <w:b/>
          <w:lang w:eastAsia="zh-CN"/>
        </w:rPr>
        <w:t>0</w:t>
      </w:r>
      <w:r>
        <w:rPr>
          <w:b/>
          <w:lang w:eastAsia="zh-CN"/>
        </w:rPr>
        <w:t xml:space="preserve">1, </w:t>
      </w:r>
      <w:r w:rsidRPr="00134408">
        <w:rPr>
          <w:rFonts w:eastAsia="Malgun Gothic"/>
          <w:b/>
          <w:lang w:eastAsia="ko-KR"/>
        </w:rPr>
        <w:t>REQ-</w:t>
      </w:r>
      <w:r w:rsidRPr="00134408">
        <w:rPr>
          <w:b/>
          <w:lang w:eastAsia="zh-CN"/>
        </w:rPr>
        <w:t>CH</w:t>
      </w:r>
      <w:r>
        <w:rPr>
          <w:b/>
          <w:lang w:eastAsia="zh-CN"/>
        </w:rPr>
        <w:t>_EC_5GS_SP</w:t>
      </w:r>
      <w:r w:rsidRPr="00134408">
        <w:rPr>
          <w:rFonts w:eastAsia="Malgun Gothic"/>
          <w:b/>
          <w:lang w:eastAsia="ko-KR"/>
        </w:rPr>
        <w:t>-</w:t>
      </w:r>
      <w:r w:rsidRPr="00134408">
        <w:rPr>
          <w:rFonts w:hint="eastAsia"/>
          <w:b/>
          <w:lang w:eastAsia="zh-CN"/>
        </w:rPr>
        <w:t>0</w:t>
      </w:r>
      <w:r>
        <w:rPr>
          <w:b/>
          <w:lang w:eastAsia="zh-CN"/>
        </w:rPr>
        <w:t xml:space="preserve">2 </w:t>
      </w:r>
      <w:r w:rsidRPr="00D161A8">
        <w:t xml:space="preserve">and </w:t>
      </w:r>
      <w:r>
        <w:t>K</w:t>
      </w:r>
      <w:r w:rsidRPr="00D161A8">
        <w:t xml:space="preserve">ey </w:t>
      </w:r>
      <w:r>
        <w:t>I</w:t>
      </w:r>
      <w:r w:rsidRPr="00D161A8">
        <w:t>ssue #</w:t>
      </w:r>
      <w:r w:rsidRPr="00AC6690">
        <w:rPr>
          <w:b/>
          <w:bCs/>
        </w:rPr>
        <w:t>1</w:t>
      </w:r>
      <w:r>
        <w:rPr>
          <w:b/>
          <w:bCs/>
        </w:rPr>
        <w:t>b</w:t>
      </w:r>
      <w:r>
        <w:t xml:space="preserve"> are based on the </w:t>
      </w:r>
      <w:r w:rsidRPr="00121A5D">
        <w:t>5G data connectivity converged charging architecture</w:t>
      </w:r>
      <w:r>
        <w:t xml:space="preserve"> defined in TS 32.255 [6], with the extension of CHF to support inter-provider charging for 5GS supporting edge computing per edge application and/or per EDN.</w:t>
      </w:r>
    </w:p>
    <w:p w14:paraId="623DC11F" w14:textId="77777777" w:rsidR="00CE6930" w:rsidRDefault="00CE6930" w:rsidP="00CE6930">
      <w:pPr>
        <w:jc w:val="center"/>
      </w:pPr>
      <w:r>
        <w:object w:dxaOrig="8460" w:dyaOrig="4249" w14:anchorId="3EADB721">
          <v:shape id="_x0000_i1026" type="#_x0000_t75" style="width:322.5pt;height:162pt" o:ole="">
            <v:imagedata r:id="rId25" o:title=""/>
          </v:shape>
          <o:OLEObject Type="Embed" ProgID="Visio.Drawing.15" ShapeID="_x0000_i1026" DrawAspect="Content" ObjectID="_1676781022" r:id="rId26"/>
        </w:object>
      </w:r>
    </w:p>
    <w:p w14:paraId="7626A2FE" w14:textId="77777777" w:rsidR="00CE6930" w:rsidRDefault="00CE6930" w:rsidP="00CE6930">
      <w:pPr>
        <w:keepLines/>
        <w:spacing w:after="240"/>
        <w:jc w:val="center"/>
      </w:pPr>
      <w:r w:rsidRPr="00424394">
        <w:rPr>
          <w:rFonts w:ascii="Arial" w:hAnsi="Arial"/>
          <w:b/>
        </w:rPr>
        <w:t>Figure</w:t>
      </w:r>
      <w:r>
        <w:rPr>
          <w:rFonts w:ascii="Arial" w:hAnsi="Arial"/>
          <w:b/>
        </w:rPr>
        <w:t xml:space="preserve"> </w:t>
      </w:r>
      <w:r w:rsidRPr="00121A5D">
        <w:rPr>
          <w:rFonts w:ascii="Arial" w:hAnsi="Arial"/>
          <w:b/>
        </w:rPr>
        <w:t>7.1.4.2-1</w:t>
      </w:r>
      <w:r w:rsidRPr="00424394">
        <w:rPr>
          <w:rFonts w:ascii="Arial" w:hAnsi="Arial"/>
          <w:b/>
        </w:rPr>
        <w:t>: 5G data connectivity converged charging architecture</w:t>
      </w:r>
      <w:r>
        <w:rPr>
          <w:rFonts w:ascii="Arial" w:hAnsi="Arial"/>
          <w:b/>
        </w:rPr>
        <w:t xml:space="preserve"> defined in TS 32.255 [6]</w:t>
      </w:r>
    </w:p>
    <w:p w14:paraId="4347D738" w14:textId="77777777" w:rsidR="00CE6930" w:rsidRPr="000F4EE1" w:rsidRDefault="00CE6930" w:rsidP="00CE6930">
      <w:pPr>
        <w:rPr>
          <w:b/>
          <w:bCs/>
        </w:rPr>
      </w:pPr>
      <w:r w:rsidRPr="000F4EE1">
        <w:rPr>
          <w:b/>
          <w:bCs/>
        </w:rPr>
        <w:t>Solution #2a: Aggregation of SMF reported usage</w:t>
      </w:r>
      <w:r>
        <w:rPr>
          <w:b/>
          <w:bCs/>
        </w:rPr>
        <w:t xml:space="preserve"> by CHF</w:t>
      </w:r>
    </w:p>
    <w:p w14:paraId="36185D61" w14:textId="77777777" w:rsidR="00CE6930" w:rsidRDefault="00CE6930" w:rsidP="00CE6930">
      <w:r>
        <w:t xml:space="preserve">In this solution, the total data volume </w:t>
      </w:r>
      <w:r>
        <w:rPr>
          <w:lang w:bidi="ar-IQ"/>
        </w:rPr>
        <w:t>transferred for the edge application in the 5GS</w:t>
      </w:r>
      <w:r>
        <w:t xml:space="preserve"> is obtained by CHF from each individual UE usage reported by SMF.</w:t>
      </w:r>
    </w:p>
    <w:p w14:paraId="5FC32A81" w14:textId="77777777" w:rsidR="00CE6930" w:rsidRDefault="00CE6930" w:rsidP="00CE6930">
      <w:pPr>
        <w:jc w:val="center"/>
      </w:pPr>
    </w:p>
    <w:p w14:paraId="5D426FA7" w14:textId="77777777" w:rsidR="00CE6930" w:rsidRDefault="00CE6930" w:rsidP="00CE6930">
      <w:pPr>
        <w:jc w:val="center"/>
      </w:pPr>
      <w:r w:rsidRPr="0044434B">
        <w:object w:dxaOrig="6791" w:dyaOrig="12330" w14:anchorId="295742DC">
          <v:shape id="_x0000_i1027" type="#_x0000_t75" style="width:335.5pt;height:572pt" o:ole="">
            <v:imagedata r:id="rId27" o:title=""/>
          </v:shape>
          <o:OLEObject Type="Embed" ProgID="Visio.Drawing.11" ShapeID="_x0000_i1027" DrawAspect="Content" ObjectID="_1676781023" r:id="rId28"/>
        </w:object>
      </w:r>
    </w:p>
    <w:p w14:paraId="58C23CDF" w14:textId="77777777" w:rsidR="00CE6930" w:rsidRDefault="00CE6930" w:rsidP="00CE6930">
      <w:pPr>
        <w:keepLines/>
        <w:spacing w:after="240"/>
        <w:jc w:val="center"/>
      </w:pPr>
      <w:r w:rsidRPr="00424394">
        <w:rPr>
          <w:rFonts w:ascii="Arial" w:hAnsi="Arial"/>
          <w:b/>
        </w:rPr>
        <w:t>Figure</w:t>
      </w:r>
      <w:r>
        <w:rPr>
          <w:rFonts w:ascii="Arial" w:hAnsi="Arial"/>
          <w:b/>
        </w:rPr>
        <w:t xml:space="preserve"> </w:t>
      </w:r>
      <w:r w:rsidRPr="00121A5D">
        <w:rPr>
          <w:rFonts w:ascii="Arial" w:hAnsi="Arial"/>
          <w:b/>
        </w:rPr>
        <w:t>7.1.4.2-</w:t>
      </w:r>
      <w:r>
        <w:rPr>
          <w:rFonts w:ascii="Arial" w:hAnsi="Arial"/>
          <w:b/>
        </w:rPr>
        <w:t>2</w:t>
      </w:r>
      <w:r w:rsidRPr="00424394">
        <w:rPr>
          <w:rFonts w:ascii="Arial" w:hAnsi="Arial"/>
          <w:b/>
        </w:rPr>
        <w:t xml:space="preserve">: </w:t>
      </w:r>
      <w:r>
        <w:rPr>
          <w:rFonts w:ascii="Arial" w:hAnsi="Arial"/>
          <w:b/>
        </w:rPr>
        <w:t>5GS Inter-provider charging for edge computing (aggregation of SMF reported usage)</w:t>
      </w:r>
    </w:p>
    <w:p w14:paraId="2EA623BC" w14:textId="77777777" w:rsidR="00CE6930" w:rsidRDefault="00CE6930" w:rsidP="00CE6930">
      <w:r>
        <w:t>The CHF of MNO is configured with quota and reporting threshold for 5GS inter-provider charging.</w:t>
      </w:r>
    </w:p>
    <w:p w14:paraId="36B5AC47" w14:textId="77777777" w:rsidR="00CE6930" w:rsidRPr="00A06DE9" w:rsidRDefault="00CE6930" w:rsidP="00BF248A">
      <w:pPr>
        <w:pStyle w:val="B1"/>
        <w:ind w:left="630" w:hanging="360"/>
      </w:pPr>
      <w:r w:rsidRPr="00A06DE9">
        <w:rPr>
          <w:b/>
        </w:rPr>
        <w:t>1)</w:t>
      </w:r>
      <w:r w:rsidRPr="00A06DE9">
        <w:rPr>
          <w:b/>
        </w:rPr>
        <w:tab/>
      </w:r>
      <w:r>
        <w:rPr>
          <w:b/>
        </w:rPr>
        <w:t>UE starts using an edge application</w:t>
      </w:r>
      <w:r w:rsidRPr="00A06DE9">
        <w:rPr>
          <w:b/>
        </w:rPr>
        <w:t>:</w:t>
      </w:r>
      <w:r w:rsidRPr="00A06DE9">
        <w:t xml:space="preserve"> </w:t>
      </w:r>
      <w:r>
        <w:t>Triggers is are according to TS 32.255 [6] and TS 32.290 [5]</w:t>
      </w:r>
      <w:r w:rsidRPr="00A06DE9">
        <w:t>.</w:t>
      </w:r>
    </w:p>
    <w:p w14:paraId="729EF67B" w14:textId="77777777" w:rsidR="00CE6930" w:rsidRPr="00A06DE9" w:rsidRDefault="00CE6930" w:rsidP="00BF248A">
      <w:pPr>
        <w:pStyle w:val="B1"/>
        <w:ind w:left="630" w:hanging="360"/>
      </w:pPr>
      <w:r>
        <w:rPr>
          <w:b/>
        </w:rPr>
        <w:t>2</w:t>
      </w:r>
      <w:r w:rsidRPr="00A06DE9">
        <w:rPr>
          <w:b/>
        </w:rPr>
        <w:t>)</w:t>
      </w:r>
      <w:r w:rsidRPr="00A06DE9">
        <w:rPr>
          <w:b/>
        </w:rPr>
        <w:tab/>
        <w:t>Charging Data Request [Initial, Quota Requested]:</w:t>
      </w:r>
      <w:r w:rsidRPr="00A06DE9">
        <w:t xml:space="preserve"> the </w:t>
      </w:r>
      <w:r>
        <w:t>SMF</w:t>
      </w:r>
      <w:r w:rsidRPr="00A06DE9">
        <w:t xml:space="preserve"> sends the request to the CHF to reserve </w:t>
      </w:r>
      <w:r>
        <w:t>a</w:t>
      </w:r>
      <w:r w:rsidRPr="00A06DE9">
        <w:t xml:space="preserve"> number of units if determined in step 2.</w:t>
      </w:r>
    </w:p>
    <w:p w14:paraId="5762D2F4" w14:textId="77777777" w:rsidR="00CE6930" w:rsidRPr="00A06DE9" w:rsidRDefault="00CE6930" w:rsidP="00BF248A">
      <w:pPr>
        <w:pStyle w:val="B1"/>
        <w:ind w:left="630" w:hanging="360"/>
      </w:pPr>
      <w:r>
        <w:rPr>
          <w:b/>
        </w:rPr>
        <w:lastRenderedPageBreak/>
        <w:t>3</w:t>
      </w:r>
      <w:r w:rsidRPr="00A06DE9">
        <w:rPr>
          <w:b/>
        </w:rPr>
        <w:t>)</w:t>
      </w:r>
      <w:r w:rsidRPr="00A06DE9">
        <w:rPr>
          <w:b/>
        </w:rPr>
        <w:tab/>
        <w:t>Account, Rating, Reservation Control:</w:t>
      </w:r>
      <w:r w:rsidRPr="00A06DE9">
        <w:t xml:space="preserve"> the CHF rates the request, checks if corresponding funds can be reserved on the </w:t>
      </w:r>
      <w:r>
        <w:t>edge application’s</w:t>
      </w:r>
      <w:r w:rsidRPr="00A06DE9">
        <w:t xml:space="preserve"> account balance. If the account has sufficient funds, the CHF performs the corresponding reservation.</w:t>
      </w:r>
    </w:p>
    <w:p w14:paraId="0543C7AA" w14:textId="77777777" w:rsidR="00CE6930" w:rsidRPr="00A06DE9" w:rsidRDefault="00CE6930" w:rsidP="00BF248A">
      <w:pPr>
        <w:pStyle w:val="B1"/>
        <w:ind w:left="630" w:hanging="360"/>
      </w:pPr>
      <w:r>
        <w:rPr>
          <w:b/>
        </w:rPr>
        <w:t>4</w:t>
      </w:r>
      <w:r w:rsidRPr="00A06DE9">
        <w:rPr>
          <w:b/>
        </w:rPr>
        <w:t>)</w:t>
      </w:r>
      <w:r w:rsidRPr="00A06DE9">
        <w:rPr>
          <w:b/>
        </w:rPr>
        <w:tab/>
        <w:t xml:space="preserve"> Open CDR:</w:t>
      </w:r>
      <w:r w:rsidRPr="00A06DE9">
        <w:t xml:space="preserve"> based on policies, the CHF opens a CDR related to the service</w:t>
      </w:r>
      <w:r>
        <w:t xml:space="preserve"> for edge application</w:t>
      </w:r>
      <w:r w:rsidRPr="00A06DE9">
        <w:t>.</w:t>
      </w:r>
    </w:p>
    <w:p w14:paraId="144F8340" w14:textId="77777777" w:rsidR="00CE6930" w:rsidRPr="00FE6B87" w:rsidRDefault="00CE6930" w:rsidP="00BF248A">
      <w:pPr>
        <w:pStyle w:val="B1"/>
        <w:ind w:left="630" w:hanging="360"/>
      </w:pPr>
      <w:r w:rsidRPr="00FE6B87">
        <w:rPr>
          <w:b/>
        </w:rPr>
        <w:t>5)</w:t>
      </w:r>
      <w:r w:rsidRPr="00FE6B87">
        <w:rPr>
          <w:b/>
        </w:rPr>
        <w:tab/>
        <w:t>Charging Data Response [Initial, Quota Granted]:</w:t>
      </w:r>
      <w:r w:rsidRPr="00FE6B87">
        <w:t xml:space="preserve"> the CHF grants the reserved number of units to SMF.</w:t>
      </w:r>
    </w:p>
    <w:p w14:paraId="496AF475" w14:textId="77777777" w:rsidR="00CE6930" w:rsidRPr="00A06DE9" w:rsidRDefault="00CE6930" w:rsidP="00BF248A">
      <w:pPr>
        <w:pStyle w:val="B1"/>
        <w:ind w:left="630" w:hanging="360"/>
      </w:pPr>
      <w:r>
        <w:rPr>
          <w:b/>
        </w:rPr>
        <w:t>6</w:t>
      </w:r>
      <w:r w:rsidRPr="00A06DE9">
        <w:rPr>
          <w:b/>
        </w:rPr>
        <w:t>)</w:t>
      </w:r>
      <w:r w:rsidRPr="00A06DE9">
        <w:rPr>
          <w:b/>
        </w:rPr>
        <w:tab/>
        <w:t>Granted Units Supervision:</w:t>
      </w:r>
      <w:r w:rsidRPr="00A06DE9">
        <w:t xml:space="preserve"> The </w:t>
      </w:r>
      <w:r>
        <w:t>SMF</w:t>
      </w:r>
      <w:r w:rsidRPr="00A06DE9">
        <w:t xml:space="preserve"> monitors the consumption of the granted units.</w:t>
      </w:r>
    </w:p>
    <w:p w14:paraId="27310DEA" w14:textId="77777777" w:rsidR="00CE6930" w:rsidRPr="00A06DE9" w:rsidRDefault="00CE6930" w:rsidP="00BF248A">
      <w:pPr>
        <w:pStyle w:val="B1"/>
        <w:ind w:left="630" w:hanging="360"/>
      </w:pPr>
      <w:r>
        <w:rPr>
          <w:b/>
        </w:rPr>
        <w:t>7</w:t>
      </w:r>
      <w:r w:rsidRPr="00A06DE9">
        <w:rPr>
          <w:b/>
        </w:rPr>
        <w:t>)</w:t>
      </w:r>
      <w:r w:rsidRPr="00A06DE9">
        <w:rPr>
          <w:b/>
        </w:rPr>
        <w:tab/>
      </w:r>
      <w:r>
        <w:rPr>
          <w:b/>
        </w:rPr>
        <w:t>UE edge application</w:t>
      </w:r>
      <w:r w:rsidRPr="00A06DE9">
        <w:rPr>
          <w:b/>
        </w:rPr>
        <w:t xml:space="preserve"> </w:t>
      </w:r>
      <w:r>
        <w:rPr>
          <w:b/>
        </w:rPr>
        <w:t xml:space="preserve">usage </w:t>
      </w:r>
      <w:r w:rsidRPr="00A06DE9">
        <w:rPr>
          <w:b/>
        </w:rPr>
        <w:t>ongoing:</w:t>
      </w:r>
      <w:r w:rsidRPr="00A06DE9">
        <w:t xml:space="preserve"> the </w:t>
      </w:r>
      <w:r>
        <w:t>SMF</w:t>
      </w:r>
      <w:r w:rsidRPr="00A06DE9">
        <w:t xml:space="preserve"> continues to deliver the service.</w:t>
      </w:r>
    </w:p>
    <w:p w14:paraId="1FEF8295" w14:textId="77777777" w:rsidR="00CE6930" w:rsidRPr="00A06DE9" w:rsidRDefault="00CE6930" w:rsidP="00BF248A">
      <w:pPr>
        <w:pStyle w:val="B1"/>
        <w:ind w:left="630" w:hanging="360"/>
      </w:pPr>
      <w:r>
        <w:rPr>
          <w:b/>
        </w:rPr>
        <w:t>8</w:t>
      </w:r>
      <w:r w:rsidRPr="00A06DE9">
        <w:rPr>
          <w:b/>
        </w:rPr>
        <w:t>)</w:t>
      </w:r>
      <w:r w:rsidRPr="00A06DE9">
        <w:rPr>
          <w:b/>
        </w:rPr>
        <w:tab/>
        <w:t>Quota management Trigger:</w:t>
      </w:r>
      <w:r w:rsidRPr="00A06DE9">
        <w:t xml:space="preserve"> A Trigger associated to Quota management is met. Units determination is performed when applicable.</w:t>
      </w:r>
    </w:p>
    <w:p w14:paraId="427146ED" w14:textId="43375A0A" w:rsidR="00CE6930" w:rsidRPr="00A06DE9" w:rsidRDefault="00CE6930" w:rsidP="00BF248A">
      <w:pPr>
        <w:pStyle w:val="B1"/>
        <w:ind w:left="630" w:hanging="360"/>
      </w:pPr>
      <w:r>
        <w:rPr>
          <w:b/>
        </w:rPr>
        <w:t>9</w:t>
      </w:r>
      <w:r w:rsidRPr="00A06DE9">
        <w:rPr>
          <w:b/>
        </w:rPr>
        <w:t>)</w:t>
      </w:r>
      <w:r w:rsidRPr="00A06DE9">
        <w:rPr>
          <w:b/>
        </w:rPr>
        <w:tab/>
        <w:t>Charging Data Request [Update, Quota Requested]:</w:t>
      </w:r>
      <w:r w:rsidRPr="00A06DE9">
        <w:t xml:space="preserve"> the </w:t>
      </w:r>
      <w:r>
        <w:t>SMF</w:t>
      </w:r>
      <w:r w:rsidRPr="00A06DE9">
        <w:t xml:space="preserve"> sends the request to the CHF, to be granted with more unit for the service to continue, and also for reporting the used units.</w:t>
      </w:r>
    </w:p>
    <w:p w14:paraId="0EBABFCD" w14:textId="604812AD" w:rsidR="00CE6930" w:rsidRPr="00A06DE9" w:rsidRDefault="00CE6930" w:rsidP="00BF248A">
      <w:pPr>
        <w:pStyle w:val="B1"/>
        <w:ind w:left="630" w:hanging="360"/>
      </w:pPr>
      <w:r>
        <w:rPr>
          <w:b/>
        </w:rPr>
        <w:t>10</w:t>
      </w:r>
      <w:r w:rsidRPr="00A06DE9">
        <w:rPr>
          <w:b/>
        </w:rPr>
        <w:t>)</w:t>
      </w:r>
      <w:r w:rsidRPr="00A06DE9">
        <w:rPr>
          <w:b/>
        </w:rPr>
        <w:tab/>
        <w:t>Account, Rating, Reservation Control:</w:t>
      </w:r>
      <w:r w:rsidRPr="00A06DE9">
        <w:t xml:space="preserve"> same as step 4, with the option to also deduct the funds corresponding to the usage on the account balance.</w:t>
      </w:r>
    </w:p>
    <w:p w14:paraId="2D5CDCD0" w14:textId="3C7DE336" w:rsidR="00CE6930" w:rsidRPr="00A06DE9" w:rsidRDefault="00CE6930" w:rsidP="00BF248A">
      <w:pPr>
        <w:pStyle w:val="B1"/>
        <w:ind w:left="630" w:hanging="360"/>
      </w:pPr>
      <w:r>
        <w:rPr>
          <w:b/>
        </w:rPr>
        <w:t>11</w:t>
      </w:r>
      <w:r w:rsidRPr="00A06DE9">
        <w:rPr>
          <w:b/>
        </w:rPr>
        <w:t>)</w:t>
      </w:r>
      <w:r w:rsidRPr="00A06DE9">
        <w:rPr>
          <w:b/>
        </w:rPr>
        <w:tab/>
        <w:t>Update CDR:</w:t>
      </w:r>
      <w:r w:rsidRPr="00A06DE9">
        <w:t xml:space="preserve"> based on policies, the CHF updates the CDR with charging data related to the service.</w:t>
      </w:r>
    </w:p>
    <w:p w14:paraId="5E8FDA06" w14:textId="3D344FA3" w:rsidR="00CE6930" w:rsidRPr="00A06DE9" w:rsidRDefault="00CE6930" w:rsidP="00BF248A">
      <w:pPr>
        <w:pStyle w:val="B1"/>
        <w:ind w:left="630" w:hanging="360"/>
      </w:pPr>
      <w:r>
        <w:rPr>
          <w:b/>
        </w:rPr>
        <w:t>12</w:t>
      </w:r>
      <w:r w:rsidRPr="00A06DE9">
        <w:rPr>
          <w:b/>
        </w:rPr>
        <w:t>)</w:t>
      </w:r>
      <w:r w:rsidRPr="00A06DE9">
        <w:rPr>
          <w:b/>
        </w:rPr>
        <w:tab/>
        <w:t>Charging Data Response [Update, Quota Granted]:</w:t>
      </w:r>
      <w:r w:rsidRPr="00A06DE9">
        <w:t xml:space="preserve"> The CHF grants quota to </w:t>
      </w:r>
      <w:r>
        <w:t>SMF</w:t>
      </w:r>
      <w:r w:rsidRPr="00A06DE9">
        <w:t xml:space="preserve"> for the service, with the reserved number of units.</w:t>
      </w:r>
    </w:p>
    <w:p w14:paraId="4FABF670" w14:textId="438633A8" w:rsidR="00CE6930" w:rsidRPr="00A06DE9" w:rsidRDefault="00CE6930" w:rsidP="00BF248A">
      <w:pPr>
        <w:pStyle w:val="B1"/>
        <w:ind w:left="630" w:hanging="360"/>
      </w:pPr>
      <w:r>
        <w:rPr>
          <w:b/>
        </w:rPr>
        <w:t>13</w:t>
      </w:r>
      <w:r w:rsidRPr="00A06DE9">
        <w:rPr>
          <w:b/>
        </w:rPr>
        <w:t>)</w:t>
      </w:r>
      <w:r w:rsidRPr="00A06DE9">
        <w:rPr>
          <w:b/>
        </w:rPr>
        <w:tab/>
        <w:t>Service delivery ongoing:</w:t>
      </w:r>
      <w:r w:rsidRPr="00A06DE9">
        <w:t xml:space="preserve"> the </w:t>
      </w:r>
      <w:r w:rsidRPr="0044434B">
        <w:t xml:space="preserve"> NF (CTF)</w:t>
      </w:r>
      <w:r w:rsidRPr="00A06DE9">
        <w:t xml:space="preserve"> continues to deliver the service.</w:t>
      </w:r>
    </w:p>
    <w:p w14:paraId="131A13DC" w14:textId="069EB194" w:rsidR="00CE6930" w:rsidRPr="00A06DE9" w:rsidRDefault="00CE6930" w:rsidP="00BF248A">
      <w:pPr>
        <w:pStyle w:val="B1"/>
        <w:ind w:left="630" w:hanging="360"/>
      </w:pPr>
      <w:r>
        <w:rPr>
          <w:b/>
        </w:rPr>
        <w:t>14</w:t>
      </w:r>
      <w:r w:rsidRPr="00A06DE9">
        <w:rPr>
          <w:b/>
        </w:rPr>
        <w:t>)</w:t>
      </w:r>
      <w:r w:rsidRPr="00A06DE9">
        <w:rPr>
          <w:b/>
        </w:rPr>
        <w:tab/>
      </w:r>
      <w:r>
        <w:rPr>
          <w:b/>
        </w:rPr>
        <w:t>UE stops using the edge application</w:t>
      </w:r>
      <w:r w:rsidRPr="00A06DE9">
        <w:rPr>
          <w:b/>
        </w:rPr>
        <w:t>:</w:t>
      </w:r>
      <w:r w:rsidRPr="00A06DE9">
        <w:t xml:space="preserve"> the </w:t>
      </w:r>
      <w:r>
        <w:t>SMF</w:t>
      </w:r>
      <w:r w:rsidRPr="00A06DE9">
        <w:t xml:space="preserve"> is requested to end the service delivery and does this.</w:t>
      </w:r>
    </w:p>
    <w:p w14:paraId="6A78AB59" w14:textId="4426591B" w:rsidR="00CE6930" w:rsidRPr="00A06DE9" w:rsidRDefault="00CE6930" w:rsidP="00BF248A">
      <w:pPr>
        <w:pStyle w:val="B1"/>
        <w:ind w:left="630" w:hanging="360"/>
      </w:pPr>
      <w:r>
        <w:rPr>
          <w:b/>
        </w:rPr>
        <w:t>15</w:t>
      </w:r>
      <w:r w:rsidRPr="00A06DE9">
        <w:rPr>
          <w:b/>
        </w:rPr>
        <w:t>)</w:t>
      </w:r>
      <w:r w:rsidRPr="00A06DE9">
        <w:rPr>
          <w:b/>
        </w:rPr>
        <w:tab/>
        <w:t>Charging Data Request [Termination]:</w:t>
      </w:r>
      <w:r w:rsidRPr="00A06DE9">
        <w:t xml:space="preserve"> the </w:t>
      </w:r>
      <w:r>
        <w:t>SMF</w:t>
      </w:r>
      <w:r w:rsidRPr="00A06DE9">
        <w:t xml:space="preserve"> sends the request to the CHF, for charging data related to the service termination with the final consumed units. </w:t>
      </w:r>
    </w:p>
    <w:p w14:paraId="325259AA" w14:textId="0FE19A0F" w:rsidR="00CE6930" w:rsidRPr="00A06DE9" w:rsidRDefault="00CE6930" w:rsidP="00BF248A">
      <w:pPr>
        <w:pStyle w:val="B1"/>
        <w:ind w:left="630" w:hanging="360"/>
      </w:pPr>
      <w:r>
        <w:rPr>
          <w:b/>
        </w:rPr>
        <w:t>16</w:t>
      </w:r>
      <w:r w:rsidRPr="00A06DE9">
        <w:rPr>
          <w:b/>
        </w:rPr>
        <w:t>)</w:t>
      </w:r>
      <w:r w:rsidRPr="00A06DE9">
        <w:rPr>
          <w:b/>
        </w:rPr>
        <w:tab/>
        <w:t>Account, Rating Control:</w:t>
      </w:r>
      <w:r w:rsidRPr="00A06DE9">
        <w:t xml:space="preserve"> the CHF performs the service termination process which involve using the reported charging data to rate the usage and deduct the funds corresponding to the usage on the account balance.</w:t>
      </w:r>
    </w:p>
    <w:p w14:paraId="1C468A8E" w14:textId="5EF90984" w:rsidR="00CE6930" w:rsidRPr="00A06DE9" w:rsidRDefault="00CE6930" w:rsidP="00BF248A">
      <w:pPr>
        <w:pStyle w:val="B1"/>
        <w:ind w:left="630" w:hanging="360"/>
      </w:pPr>
      <w:r>
        <w:rPr>
          <w:b/>
        </w:rPr>
        <w:t>17</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593E1B1D" w14:textId="0903D4B8" w:rsidR="00CE6930" w:rsidRDefault="00CE6930" w:rsidP="00BF248A">
      <w:pPr>
        <w:pStyle w:val="B1"/>
        <w:ind w:left="630" w:hanging="360"/>
      </w:pPr>
      <w:r>
        <w:rPr>
          <w:b/>
        </w:rPr>
        <w:t>18</w:t>
      </w:r>
      <w:r w:rsidRPr="00A06DE9">
        <w:rPr>
          <w:b/>
        </w:rPr>
        <w:t>)</w:t>
      </w:r>
      <w:r w:rsidRPr="00A06DE9">
        <w:rPr>
          <w:b/>
        </w:rPr>
        <w:tab/>
        <w:t>Charging Data Response [Termination]:</w:t>
      </w:r>
      <w:r w:rsidRPr="00A06DE9">
        <w:t xml:space="preserve"> The CHF informs the </w:t>
      </w:r>
      <w:r>
        <w:t xml:space="preserve">SMF </w:t>
      </w:r>
      <w:r w:rsidRPr="00A06DE9">
        <w:t>on the result of the request.</w:t>
      </w:r>
    </w:p>
    <w:p w14:paraId="3EA303D9" w14:textId="77777777" w:rsidR="00CE6930" w:rsidRDefault="00CE6930" w:rsidP="00CE6930">
      <w:pPr>
        <w:pStyle w:val="B1"/>
        <w:rPr>
          <w:rFonts w:ascii="Arial" w:hAnsi="Arial"/>
          <w:b/>
        </w:rPr>
      </w:pPr>
    </w:p>
    <w:p w14:paraId="0ED76D48" w14:textId="77777777" w:rsidR="00CE6930" w:rsidRDefault="00CE6930" w:rsidP="00CE6930">
      <w:pPr>
        <w:rPr>
          <w:b/>
          <w:bCs/>
        </w:rPr>
      </w:pPr>
      <w:r w:rsidRPr="000F4EE1">
        <w:rPr>
          <w:b/>
          <w:bCs/>
        </w:rPr>
        <w:t>Solution #2b: Aggregation of SMF reported usage</w:t>
      </w:r>
      <w:r>
        <w:rPr>
          <w:b/>
          <w:bCs/>
        </w:rPr>
        <w:t xml:space="preserve"> by Billing domain</w:t>
      </w:r>
      <w:r w:rsidRPr="000F4EE1" w:rsidDel="004E6492">
        <w:rPr>
          <w:b/>
          <w:bCs/>
        </w:rPr>
        <w:t xml:space="preserve"> </w:t>
      </w:r>
    </w:p>
    <w:p w14:paraId="6994AEB3" w14:textId="4D0F03FD" w:rsidR="00420A1F" w:rsidRPr="00420A1F" w:rsidRDefault="00CE6930" w:rsidP="00CE6930">
      <w:r>
        <w:t xml:space="preserve">In this solution, the total data volume </w:t>
      </w:r>
      <w:r>
        <w:rPr>
          <w:lang w:bidi="ar-IQ"/>
        </w:rPr>
        <w:t>transferred for the edge application in 5GS is obtained</w:t>
      </w:r>
      <w:r>
        <w:t xml:space="preserve"> by CHF as in solution #2a but only reported per UE, it would be the billing domain that then aggregates the usage based on the received CDRs and edge application indication in these. This also means that the account is on UE and not on edge application.</w:t>
      </w:r>
    </w:p>
    <w:p w14:paraId="2C81160D" w14:textId="751E3D81" w:rsidR="000C41C7" w:rsidRDefault="00C34F5A" w:rsidP="008B31C3">
      <w:pPr>
        <w:pStyle w:val="Heading3"/>
      </w:pPr>
      <w:bookmarkStart w:id="88" w:name="_Toc66166056"/>
      <w:r>
        <w:t>7</w:t>
      </w:r>
      <w:r w:rsidR="000D02A2">
        <w:t>.1.5</w:t>
      </w:r>
      <w:r w:rsidR="000D02A2">
        <w:tab/>
        <w:t>Evaluation</w:t>
      </w:r>
      <w:bookmarkEnd w:id="88"/>
    </w:p>
    <w:p w14:paraId="2BAF6F6D" w14:textId="59AC9CFA" w:rsidR="00A82D2C" w:rsidRPr="00A82D2C" w:rsidRDefault="00A82D2C" w:rsidP="00A82D2C">
      <w:r>
        <w:t>TBD</w:t>
      </w:r>
    </w:p>
    <w:p w14:paraId="5D6C67FD" w14:textId="731469E1" w:rsidR="000C41C7" w:rsidRDefault="00C34F5A" w:rsidP="008B31C3">
      <w:pPr>
        <w:pStyle w:val="Heading3"/>
      </w:pPr>
      <w:bookmarkStart w:id="89" w:name="_Toc66166057"/>
      <w:r>
        <w:t>7</w:t>
      </w:r>
      <w:r w:rsidR="000C41C7">
        <w:t>.1.</w:t>
      </w:r>
      <w:r w:rsidR="000D02A2">
        <w:t>6</w:t>
      </w:r>
      <w:r w:rsidR="000C41C7">
        <w:tab/>
        <w:t>Conclusion</w:t>
      </w:r>
      <w:bookmarkEnd w:id="89"/>
    </w:p>
    <w:p w14:paraId="373E12F9" w14:textId="282CDB39" w:rsidR="00E66A2C" w:rsidRDefault="00A82D2C" w:rsidP="00A76FDE">
      <w:r>
        <w:t>TBD</w:t>
      </w:r>
      <w:r w:rsidR="000C41C7">
        <w:t>……</w:t>
      </w:r>
    </w:p>
    <w:p w14:paraId="69598730" w14:textId="57708958" w:rsidR="00684BD1" w:rsidRDefault="00684BD1" w:rsidP="00684BD1">
      <w:pPr>
        <w:pStyle w:val="Heading2"/>
        <w:overflowPunct w:val="0"/>
        <w:autoSpaceDE w:val="0"/>
        <w:autoSpaceDN w:val="0"/>
        <w:adjustRightInd w:val="0"/>
        <w:textAlignment w:val="baseline"/>
      </w:pPr>
      <w:bookmarkStart w:id="90" w:name="_Toc66166058"/>
      <w:bookmarkStart w:id="91" w:name="_Toc50104652"/>
      <w:r>
        <w:lastRenderedPageBreak/>
        <w:t>7.</w:t>
      </w:r>
      <w:r w:rsidR="00DF344F">
        <w:t>2</w:t>
      </w:r>
      <w:r>
        <w:tab/>
      </w:r>
      <w:r w:rsidR="00432063" w:rsidRPr="00541E72">
        <w:t>Edge enabling infrastructure resource charging</w:t>
      </w:r>
      <w:bookmarkEnd w:id="90"/>
    </w:p>
    <w:p w14:paraId="2AA43633" w14:textId="3BEF4FB4" w:rsidR="00684BD1" w:rsidRDefault="00684BD1" w:rsidP="00684BD1">
      <w:pPr>
        <w:pStyle w:val="Heading3"/>
      </w:pPr>
      <w:bookmarkStart w:id="92" w:name="_Toc66166059"/>
      <w:bookmarkStart w:id="93" w:name="_Hlk54949046"/>
      <w:r>
        <w:t>7.</w:t>
      </w:r>
      <w:r w:rsidR="00DF344F">
        <w:t>2</w:t>
      </w:r>
      <w:r>
        <w:t>.1</w:t>
      </w:r>
      <w:r>
        <w:tab/>
        <w:t>Use case</w:t>
      </w:r>
      <w:r w:rsidR="00432063">
        <w:t>s</w:t>
      </w:r>
      <w:bookmarkEnd w:id="92"/>
    </w:p>
    <w:p w14:paraId="58E1F924" w14:textId="77777777" w:rsidR="00432063" w:rsidRDefault="00432063" w:rsidP="00432063">
      <w:pPr>
        <w:pStyle w:val="Heading4"/>
      </w:pPr>
      <w:bookmarkStart w:id="94" w:name="_Toc66166060"/>
      <w:r>
        <w:t>7.2.1.1</w:t>
      </w:r>
      <w:r>
        <w:tab/>
        <w:t xml:space="preserve">Use case #1  </w:t>
      </w:r>
      <w:r w:rsidRPr="00541E72">
        <w:t xml:space="preserve">Edge enabling infrastructure resource </w:t>
      </w:r>
      <w:r>
        <w:t xml:space="preserve">usage </w:t>
      </w:r>
      <w:r w:rsidRPr="00541E72">
        <w:t>charging</w:t>
      </w:r>
      <w:bookmarkEnd w:id="94"/>
    </w:p>
    <w:p w14:paraId="701FC9CB" w14:textId="77777777" w:rsidR="00432063" w:rsidRDefault="00432063" w:rsidP="00432063">
      <w:pPr>
        <w:keepNext/>
      </w:pPr>
      <w:r>
        <w:t>ECSP provides the following infrastructure resources to ASP to enable the EAS to be running in the EDN:</w:t>
      </w:r>
    </w:p>
    <w:p w14:paraId="0E8D6A48" w14:textId="77777777" w:rsidR="00432063" w:rsidRDefault="00432063" w:rsidP="00432063">
      <w:pPr>
        <w:keepNext/>
        <w:ind w:left="630" w:hanging="346"/>
      </w:pPr>
      <w:r>
        <w:t>-</w:t>
      </w:r>
      <w:r>
        <w:tab/>
        <w:t>EDN environment and infrastructure resources (e.g., virtual CPU, virtual memory, virtual disk and virtual network resources);</w:t>
      </w:r>
    </w:p>
    <w:p w14:paraId="6233179B" w14:textId="77777777" w:rsidR="00432063" w:rsidRDefault="00432063" w:rsidP="00432063">
      <w:pPr>
        <w:keepNext/>
      </w:pPr>
      <w:r>
        <w:t>ECSP may charge the ASP for the infrastructure resources usage to enable and support the EAS(s). This inter-provider charging may be based on the</w:t>
      </w:r>
      <w:r w:rsidRPr="009A2E85">
        <w:t xml:space="preserve"> </w:t>
      </w:r>
      <w:r>
        <w:t>infrastructure resources</w:t>
      </w:r>
      <w:r w:rsidRPr="00184E91">
        <w:t xml:space="preserve"> </w:t>
      </w:r>
      <w:r>
        <w:t>allocated to the EAS(s) and/or the infrastructure resources</w:t>
      </w:r>
      <w:r w:rsidRPr="00184E91">
        <w:t xml:space="preserve"> </w:t>
      </w:r>
      <w:r>
        <w:t>actually used by the EAS(s).</w:t>
      </w:r>
    </w:p>
    <w:p w14:paraId="5D1D9223" w14:textId="77777777" w:rsidR="00432063" w:rsidRPr="00222A04" w:rsidRDefault="00432063" w:rsidP="00432063">
      <w:pPr>
        <w:pStyle w:val="Heading4"/>
      </w:pPr>
      <w:bookmarkStart w:id="95" w:name="_Toc66166061"/>
      <w:r>
        <w:t>7.2.2.1</w:t>
      </w:r>
      <w:r>
        <w:tab/>
        <w:t xml:space="preserve">Use case #2  </w:t>
      </w:r>
      <w:r w:rsidRPr="00541E72">
        <w:t xml:space="preserve">Edge enabling infrastructure resource </w:t>
      </w:r>
      <w:r>
        <w:t xml:space="preserve">performance </w:t>
      </w:r>
      <w:r w:rsidRPr="00541E72">
        <w:t>charging</w:t>
      </w:r>
      <w:bookmarkEnd w:id="95"/>
    </w:p>
    <w:p w14:paraId="70A46B34" w14:textId="77777777" w:rsidR="00432063" w:rsidRDefault="00432063" w:rsidP="00432063">
      <w:pPr>
        <w:keepNext/>
      </w:pPr>
      <w:r>
        <w:t>ECSP provides the EDN environment and infrastructure resources and capabilities (e.g. virtual CPU, virtual memory, virtual disk and virtual network resources) to ASP to enable the EAS to be running in the EDN. To do this it may have p</w:t>
      </w:r>
      <w:r w:rsidRPr="00E46B59">
        <w:t>erformance assurance of EES</w:t>
      </w:r>
      <w:r>
        <w:t xml:space="preserve"> and</w:t>
      </w:r>
      <w:r w:rsidRPr="00E46B59">
        <w:t xml:space="preserve"> ECS.</w:t>
      </w:r>
    </w:p>
    <w:p w14:paraId="6EB197BC" w14:textId="77777777" w:rsidR="00432063" w:rsidRDefault="00432063" w:rsidP="00432063">
      <w:pPr>
        <w:keepNext/>
      </w:pPr>
      <w:r>
        <w:t>ECSP may charge the ASP based on the performance of the infrastructure resources provided to enable and support the EAS(s).</w:t>
      </w:r>
    </w:p>
    <w:p w14:paraId="6B5758A3" w14:textId="6C2DBA1A" w:rsidR="00684BD1" w:rsidRDefault="00684BD1" w:rsidP="00684BD1">
      <w:pPr>
        <w:pStyle w:val="Heading3"/>
      </w:pPr>
      <w:bookmarkStart w:id="96" w:name="_Toc66166062"/>
      <w:r>
        <w:t>7.</w:t>
      </w:r>
      <w:r w:rsidR="00DF344F">
        <w:t>2</w:t>
      </w:r>
      <w:r>
        <w:t>.2</w:t>
      </w:r>
      <w:r>
        <w:tab/>
        <w:t>Potential charging requirements</w:t>
      </w:r>
      <w:bookmarkEnd w:id="96"/>
    </w:p>
    <w:p w14:paraId="5D3FB7F5" w14:textId="77777777" w:rsidR="001E42B5" w:rsidRDefault="001E42B5" w:rsidP="001E42B5">
      <w:r w:rsidRPr="00134408">
        <w:rPr>
          <w:rFonts w:eastAsia="Malgun Gothic"/>
          <w:b/>
          <w:lang w:eastAsia="ko-KR"/>
        </w:rPr>
        <w:t>REQ-</w:t>
      </w:r>
      <w:r w:rsidRPr="00134408">
        <w:rPr>
          <w:b/>
          <w:lang w:eastAsia="zh-CN"/>
        </w:rPr>
        <w:t>CH</w:t>
      </w:r>
      <w:r>
        <w:rPr>
          <w:b/>
          <w:lang w:eastAsia="zh-CN"/>
        </w:rPr>
        <w:t>_EC_EEIR</w:t>
      </w:r>
      <w:r w:rsidRPr="00134408">
        <w:rPr>
          <w:rFonts w:eastAsia="Malgun Gothic"/>
          <w:b/>
          <w:lang w:eastAsia="ko-KR"/>
        </w:rPr>
        <w:t>-</w:t>
      </w:r>
      <w:r w:rsidRPr="00134408">
        <w:rPr>
          <w:rFonts w:hint="eastAsia"/>
          <w:b/>
          <w:lang w:eastAsia="zh-CN"/>
        </w:rPr>
        <w:t>01</w:t>
      </w:r>
      <w:r>
        <w:rPr>
          <w:b/>
          <w:lang w:eastAsia="zh-CN"/>
        </w:rPr>
        <w:t>:</w:t>
      </w:r>
      <w:r>
        <w:t xml:space="preserve"> The charging mechanism for ECSP should support converged charging based on the usage of infrastructure resources supporting the EAS(s).</w:t>
      </w:r>
    </w:p>
    <w:p w14:paraId="7081132F" w14:textId="77777777" w:rsidR="001E42B5" w:rsidRDefault="001E42B5" w:rsidP="001E42B5">
      <w:r w:rsidRPr="00134408">
        <w:rPr>
          <w:rFonts w:eastAsia="Malgun Gothic"/>
          <w:b/>
          <w:lang w:eastAsia="ko-KR"/>
        </w:rPr>
        <w:t>REQ-</w:t>
      </w:r>
      <w:r w:rsidRPr="00134408">
        <w:rPr>
          <w:b/>
          <w:lang w:eastAsia="zh-CN"/>
        </w:rPr>
        <w:t>CH</w:t>
      </w:r>
      <w:r>
        <w:rPr>
          <w:b/>
          <w:lang w:eastAsia="zh-CN"/>
        </w:rPr>
        <w:t>_EC_EEIR</w:t>
      </w:r>
      <w:r w:rsidRPr="00134408">
        <w:rPr>
          <w:rFonts w:eastAsia="Malgun Gothic"/>
          <w:b/>
          <w:lang w:eastAsia="ko-KR"/>
        </w:rPr>
        <w:t>-</w:t>
      </w:r>
      <w:r w:rsidRPr="00134408">
        <w:rPr>
          <w:rFonts w:hint="eastAsia"/>
          <w:b/>
          <w:lang w:eastAsia="zh-CN"/>
        </w:rPr>
        <w:t>0</w:t>
      </w:r>
      <w:r>
        <w:rPr>
          <w:b/>
          <w:lang w:eastAsia="zh-CN"/>
        </w:rPr>
        <w:t>2:</w:t>
      </w:r>
      <w:r>
        <w:t xml:space="preserve"> The charging mechanism for ECSP should support </w:t>
      </w:r>
      <w:r>
        <w:rPr>
          <w:rFonts w:eastAsia="Times New Roman"/>
          <w:color w:val="000000"/>
        </w:rPr>
        <w:t xml:space="preserve">collecting charging information related to usage of </w:t>
      </w:r>
      <w:r>
        <w:t xml:space="preserve">infrastructure </w:t>
      </w:r>
      <w:r>
        <w:rPr>
          <w:rFonts w:eastAsia="Times New Roman"/>
          <w:color w:val="000000"/>
        </w:rPr>
        <w:t>resource</w:t>
      </w:r>
      <w:r w:rsidRPr="00F27F68">
        <w:t xml:space="preserve"> </w:t>
      </w:r>
      <w:r>
        <w:t>supporting each EAS.</w:t>
      </w:r>
    </w:p>
    <w:p w14:paraId="22C9E278" w14:textId="6AE6D041" w:rsidR="001E42B5" w:rsidRDefault="001E42B5" w:rsidP="001E42B5">
      <w:pPr>
        <w:rPr>
          <w:lang w:bidi="ar-IQ"/>
        </w:rPr>
      </w:pPr>
      <w:r w:rsidRPr="00134408">
        <w:rPr>
          <w:rFonts w:eastAsia="Malgun Gothic"/>
          <w:b/>
          <w:lang w:eastAsia="ko-KR"/>
        </w:rPr>
        <w:t>REQ-</w:t>
      </w:r>
      <w:r w:rsidRPr="00134408">
        <w:rPr>
          <w:b/>
          <w:lang w:eastAsia="zh-CN"/>
        </w:rPr>
        <w:t>CH</w:t>
      </w:r>
      <w:r>
        <w:rPr>
          <w:b/>
          <w:lang w:eastAsia="zh-CN"/>
        </w:rPr>
        <w:t>_EC_EEIR03:</w:t>
      </w:r>
      <w:r>
        <w:t xml:space="preserve"> </w:t>
      </w:r>
      <w:r>
        <w:rPr>
          <w:lang w:bidi="ar-IQ"/>
        </w:rPr>
        <w:t xml:space="preserve">The </w:t>
      </w:r>
      <w:r>
        <w:t>charging mechanism for 5GS (including the management system) should support converged charging for the e</w:t>
      </w:r>
      <w:r w:rsidRPr="00541E72">
        <w:t xml:space="preserve">dge enabling infrastructure resource </w:t>
      </w:r>
      <w:r>
        <w:t xml:space="preserve"> </w:t>
      </w:r>
      <w:r>
        <w:rPr>
          <w:lang w:bidi="ar-IQ"/>
        </w:rPr>
        <w:t xml:space="preserve">based on </w:t>
      </w:r>
      <w:r>
        <w:t>performance</w:t>
      </w:r>
      <w:r>
        <w:rPr>
          <w:lang w:bidi="ar-IQ"/>
        </w:rPr>
        <w:t>.</w:t>
      </w:r>
    </w:p>
    <w:p w14:paraId="44480CD2" w14:textId="415D8BB9" w:rsidR="00684BD1" w:rsidRDefault="00684BD1" w:rsidP="00684BD1">
      <w:pPr>
        <w:pStyle w:val="Heading3"/>
      </w:pPr>
      <w:bookmarkStart w:id="97" w:name="_Toc66166063"/>
      <w:r>
        <w:lastRenderedPageBreak/>
        <w:t>7.</w:t>
      </w:r>
      <w:r w:rsidR="00DF344F">
        <w:t>2</w:t>
      </w:r>
      <w:r>
        <w:t>.3</w:t>
      </w:r>
      <w:r>
        <w:tab/>
        <w:t>Key issues</w:t>
      </w:r>
      <w:bookmarkEnd w:id="97"/>
    </w:p>
    <w:bookmarkEnd w:id="93"/>
    <w:p w14:paraId="1FAACC40" w14:textId="77777777" w:rsidR="001E42B5" w:rsidRDefault="001E42B5" w:rsidP="001E42B5">
      <w:r>
        <w:t>The following key issues are identified:</w:t>
      </w:r>
    </w:p>
    <w:p w14:paraId="766A77F5" w14:textId="2721196D" w:rsidR="001E42B5" w:rsidRDefault="001E42B5" w:rsidP="001E42B5">
      <w:pPr>
        <w:ind w:left="360" w:hanging="360"/>
      </w:pPr>
      <w:r w:rsidRPr="00B95774">
        <w:t>-</w:t>
      </w:r>
      <w:r w:rsidRPr="00B95774">
        <w:tab/>
      </w:r>
      <w:r w:rsidRPr="0066657B">
        <w:rPr>
          <w:b/>
          <w:bCs/>
        </w:rPr>
        <w:t>Key Issue #</w:t>
      </w:r>
      <w:r>
        <w:rPr>
          <w:b/>
          <w:bCs/>
        </w:rPr>
        <w:t>2a</w:t>
      </w:r>
      <w:r w:rsidRPr="00B95774">
        <w:t xml:space="preserve">: </w:t>
      </w:r>
      <w:r>
        <w:t xml:space="preserve">How does the charging mechanism for ECSP collect the information about the charged infrastructure resources as described in </w:t>
      </w:r>
      <w:r w:rsidRPr="00134408">
        <w:rPr>
          <w:rFonts w:eastAsia="Malgun Gothic"/>
          <w:b/>
          <w:lang w:eastAsia="ko-KR"/>
        </w:rPr>
        <w:t>REQ-</w:t>
      </w:r>
      <w:r w:rsidRPr="00134408">
        <w:rPr>
          <w:b/>
          <w:lang w:eastAsia="zh-CN"/>
        </w:rPr>
        <w:t>CH</w:t>
      </w:r>
      <w:r>
        <w:rPr>
          <w:b/>
          <w:lang w:eastAsia="zh-CN"/>
        </w:rPr>
        <w:t>_EC_EEIR</w:t>
      </w:r>
      <w:r w:rsidRPr="00134408">
        <w:rPr>
          <w:rFonts w:eastAsia="Malgun Gothic"/>
          <w:b/>
          <w:lang w:eastAsia="ko-KR"/>
        </w:rPr>
        <w:t>-</w:t>
      </w:r>
      <w:r w:rsidRPr="00134408">
        <w:rPr>
          <w:rFonts w:hint="eastAsia"/>
          <w:b/>
          <w:lang w:eastAsia="zh-CN"/>
        </w:rPr>
        <w:t>0</w:t>
      </w:r>
      <w:r>
        <w:rPr>
          <w:b/>
          <w:lang w:eastAsia="zh-CN"/>
        </w:rPr>
        <w:t>2</w:t>
      </w:r>
      <w:r>
        <w:t>.</w:t>
      </w:r>
    </w:p>
    <w:p w14:paraId="6D88E17F" w14:textId="77777777" w:rsidR="001E42B5" w:rsidRDefault="001E42B5" w:rsidP="001E42B5">
      <w:pPr>
        <w:ind w:left="360" w:hanging="360"/>
      </w:pPr>
      <w:r w:rsidRPr="00B95774">
        <w:t>-</w:t>
      </w:r>
      <w:r w:rsidRPr="00B95774">
        <w:tab/>
      </w:r>
      <w:r w:rsidRPr="0066657B">
        <w:rPr>
          <w:b/>
          <w:bCs/>
        </w:rPr>
        <w:t>Key Issue #</w:t>
      </w:r>
      <w:r>
        <w:rPr>
          <w:b/>
          <w:bCs/>
        </w:rPr>
        <w:t>2b</w:t>
      </w:r>
      <w:r w:rsidRPr="00B95774">
        <w:t xml:space="preserve">: </w:t>
      </w:r>
      <w:r>
        <w:t xml:space="preserve">What infrastructure resources should be charged as described in </w:t>
      </w:r>
      <w:r w:rsidRPr="00134408">
        <w:rPr>
          <w:rFonts w:eastAsia="Malgun Gothic"/>
          <w:b/>
          <w:lang w:eastAsia="ko-KR"/>
        </w:rPr>
        <w:t>REQ-</w:t>
      </w:r>
      <w:r w:rsidRPr="00134408">
        <w:rPr>
          <w:b/>
          <w:lang w:eastAsia="zh-CN"/>
        </w:rPr>
        <w:t>CH</w:t>
      </w:r>
      <w:r>
        <w:rPr>
          <w:b/>
          <w:lang w:eastAsia="zh-CN"/>
        </w:rPr>
        <w:t>_EC_EEIR</w:t>
      </w:r>
      <w:r w:rsidRPr="00134408">
        <w:rPr>
          <w:rFonts w:eastAsia="Malgun Gothic"/>
          <w:b/>
          <w:lang w:eastAsia="ko-KR"/>
        </w:rPr>
        <w:t>-</w:t>
      </w:r>
      <w:r w:rsidRPr="00134408">
        <w:rPr>
          <w:rFonts w:hint="eastAsia"/>
          <w:b/>
          <w:lang w:eastAsia="zh-CN"/>
        </w:rPr>
        <w:t>01</w:t>
      </w:r>
      <w:r>
        <w:rPr>
          <w:b/>
          <w:lang w:eastAsia="zh-CN"/>
        </w:rPr>
        <w:t xml:space="preserve"> </w:t>
      </w:r>
      <w:r w:rsidRPr="000A7887">
        <w:rPr>
          <w:bCs/>
          <w:lang w:eastAsia="zh-CN"/>
        </w:rPr>
        <w:t>and</w:t>
      </w:r>
      <w:r w:rsidRPr="00061B94">
        <w:rPr>
          <w:rFonts w:eastAsia="Malgun Gothic"/>
          <w:b/>
          <w:lang w:eastAsia="ko-KR"/>
        </w:rPr>
        <w:t xml:space="preserve"> </w:t>
      </w:r>
      <w:r w:rsidRPr="00134408">
        <w:rPr>
          <w:rFonts w:eastAsia="Malgun Gothic"/>
          <w:b/>
          <w:lang w:eastAsia="ko-KR"/>
        </w:rPr>
        <w:t>REQ-</w:t>
      </w:r>
      <w:r w:rsidRPr="00134408">
        <w:rPr>
          <w:b/>
          <w:lang w:eastAsia="zh-CN"/>
        </w:rPr>
        <w:t>CH</w:t>
      </w:r>
      <w:r>
        <w:rPr>
          <w:b/>
          <w:lang w:eastAsia="zh-CN"/>
        </w:rPr>
        <w:t>_EC_EEIR</w:t>
      </w:r>
      <w:r w:rsidRPr="00134408">
        <w:rPr>
          <w:rFonts w:eastAsia="Malgun Gothic"/>
          <w:b/>
          <w:lang w:eastAsia="ko-KR"/>
        </w:rPr>
        <w:t>-</w:t>
      </w:r>
      <w:r w:rsidRPr="00134408">
        <w:rPr>
          <w:rFonts w:hint="eastAsia"/>
          <w:b/>
          <w:lang w:eastAsia="zh-CN"/>
        </w:rPr>
        <w:t>0</w:t>
      </w:r>
      <w:r>
        <w:rPr>
          <w:b/>
          <w:lang w:eastAsia="zh-CN"/>
        </w:rPr>
        <w:t>2</w:t>
      </w:r>
      <w:r>
        <w:t>.</w:t>
      </w:r>
    </w:p>
    <w:p w14:paraId="373FA9C4" w14:textId="77777777" w:rsidR="001E42B5" w:rsidRDefault="001E42B5" w:rsidP="001E42B5">
      <w:pPr>
        <w:ind w:left="360" w:hanging="360"/>
      </w:pPr>
      <w:r>
        <w:rPr>
          <w:b/>
          <w:bCs/>
        </w:rPr>
        <w:t>-</w:t>
      </w:r>
      <w:r>
        <w:rPr>
          <w:b/>
          <w:bCs/>
        </w:rPr>
        <w:tab/>
      </w:r>
      <w:r w:rsidRPr="0066657B">
        <w:rPr>
          <w:b/>
          <w:bCs/>
        </w:rPr>
        <w:t>Key Issue #</w:t>
      </w:r>
      <w:r>
        <w:rPr>
          <w:b/>
          <w:bCs/>
        </w:rPr>
        <w:t>2c</w:t>
      </w:r>
      <w:r w:rsidRPr="00B95774">
        <w:t xml:space="preserve">: </w:t>
      </w:r>
      <w:r>
        <w:rPr>
          <w:lang w:bidi="ar-IQ"/>
        </w:rPr>
        <w:t>How to support the</w:t>
      </w:r>
      <w:r>
        <w:t xml:space="preserve"> charging for e</w:t>
      </w:r>
      <w:r w:rsidRPr="00541E72">
        <w:t xml:space="preserve">dge enabling infrastructure resource </w:t>
      </w:r>
      <w:r>
        <w:rPr>
          <w:lang w:bidi="ar-IQ"/>
        </w:rPr>
        <w:t xml:space="preserve">based on </w:t>
      </w:r>
      <w:r>
        <w:t xml:space="preserve">performance as described in </w:t>
      </w:r>
      <w:r w:rsidRPr="00134408">
        <w:rPr>
          <w:rFonts w:eastAsia="Malgun Gothic"/>
          <w:b/>
          <w:lang w:eastAsia="ko-KR"/>
        </w:rPr>
        <w:t>REQ-</w:t>
      </w:r>
      <w:r w:rsidRPr="00134408">
        <w:rPr>
          <w:b/>
          <w:lang w:eastAsia="zh-CN"/>
        </w:rPr>
        <w:t>CH</w:t>
      </w:r>
      <w:r>
        <w:rPr>
          <w:b/>
          <w:lang w:eastAsia="zh-CN"/>
        </w:rPr>
        <w:t>_EC_EEIR</w:t>
      </w:r>
      <w:r w:rsidRPr="00134408">
        <w:rPr>
          <w:rFonts w:eastAsia="Malgun Gothic"/>
          <w:b/>
          <w:lang w:eastAsia="ko-KR"/>
        </w:rPr>
        <w:t>-</w:t>
      </w:r>
      <w:r w:rsidRPr="00134408">
        <w:rPr>
          <w:rFonts w:hint="eastAsia"/>
          <w:b/>
          <w:lang w:eastAsia="zh-CN"/>
        </w:rPr>
        <w:t>0</w:t>
      </w:r>
      <w:r>
        <w:rPr>
          <w:b/>
          <w:lang w:eastAsia="zh-CN"/>
        </w:rPr>
        <w:t>3</w:t>
      </w:r>
      <w:r>
        <w:t>.</w:t>
      </w:r>
    </w:p>
    <w:p w14:paraId="27E02D93" w14:textId="60A50F9F" w:rsidR="001E42B5" w:rsidRDefault="001E42B5" w:rsidP="001E42B5">
      <w:pPr>
        <w:ind w:left="360" w:hanging="360"/>
        <w:rPr>
          <w:lang w:bidi="ar-IQ"/>
        </w:rPr>
      </w:pPr>
    </w:p>
    <w:p w14:paraId="3EFC16CC" w14:textId="4308FF3B" w:rsidR="00684BD1" w:rsidRDefault="00684BD1" w:rsidP="00684BD1">
      <w:pPr>
        <w:pStyle w:val="Heading3"/>
      </w:pPr>
      <w:bookmarkStart w:id="98" w:name="_Toc66166064"/>
      <w:r>
        <w:t>7.</w:t>
      </w:r>
      <w:r w:rsidR="00C459FE">
        <w:t>2</w:t>
      </w:r>
      <w:r>
        <w:t>.4</w:t>
      </w:r>
      <w:r>
        <w:tab/>
        <w:t>Possible solutions</w:t>
      </w:r>
      <w:bookmarkEnd w:id="98"/>
    </w:p>
    <w:p w14:paraId="0358331D" w14:textId="77777777" w:rsidR="001E42B5" w:rsidRDefault="001E42B5" w:rsidP="001E42B5">
      <w:pPr>
        <w:pStyle w:val="Heading4"/>
      </w:pPr>
      <w:bookmarkStart w:id="99" w:name="_Toc66166065"/>
      <w:r>
        <w:t>7.2.4.1</w:t>
      </w:r>
      <w:r>
        <w:tab/>
        <w:t>Potential charging architectures</w:t>
      </w:r>
      <w:bookmarkEnd w:id="99"/>
    </w:p>
    <w:p w14:paraId="69AD934F" w14:textId="77777777" w:rsidR="001E42B5" w:rsidRDefault="001E42B5" w:rsidP="001E42B5">
      <w:r>
        <w:t>The possible solutions for charging for e</w:t>
      </w:r>
      <w:r w:rsidRPr="00541E72">
        <w:t>dge enabling infrastructure resource</w:t>
      </w:r>
      <w:r>
        <w:t>s</w:t>
      </w:r>
      <w:r w:rsidDel="00222A04">
        <w:t xml:space="preserve"> </w:t>
      </w:r>
      <w:r>
        <w:t>are based on the following potential converged charging architectures. In these architectures, it is assumed that all the entities are owned by the same enterprise.</w:t>
      </w:r>
    </w:p>
    <w:p w14:paraId="42F92B3F" w14:textId="77777777" w:rsidR="001E42B5" w:rsidRDefault="001E42B5" w:rsidP="001E42B5">
      <w:pPr>
        <w:pStyle w:val="EditorsNote"/>
        <w:rPr>
          <w:lang w:eastAsia="zh-CN" w:bidi="ar-IQ"/>
        </w:rPr>
      </w:pPr>
      <w:r>
        <w:rPr>
          <w:lang w:eastAsia="zh-CN" w:bidi="ar-IQ"/>
        </w:rPr>
        <w:t>Editor’s Note: The detailed solutions of the MnS for managing EES and EAS are being studied in the ongoing TR 28.814 [12].</w:t>
      </w:r>
    </w:p>
    <w:p w14:paraId="6BFCD8CA" w14:textId="77777777" w:rsidR="001E42B5" w:rsidRDefault="001E42B5" w:rsidP="001E42B5">
      <w:pPr>
        <w:keepLines/>
        <w:spacing w:after="240"/>
        <w:jc w:val="center"/>
      </w:pPr>
      <w:r>
        <w:object w:dxaOrig="6580" w:dyaOrig="7540" w14:anchorId="6DD17244">
          <v:shape id="_x0000_i1028" type="#_x0000_t75" style="width:328.5pt;height:376.5pt" o:ole="">
            <v:imagedata r:id="rId29" o:title=""/>
          </v:shape>
          <o:OLEObject Type="Embed" ProgID="Visio.Drawing.15" ShapeID="_x0000_i1028" DrawAspect="Content" ObjectID="_1676781024" r:id="rId30"/>
        </w:object>
      </w:r>
    </w:p>
    <w:p w14:paraId="5E15B378" w14:textId="77777777" w:rsidR="001E42B5" w:rsidRDefault="001E42B5" w:rsidP="001E42B5">
      <w:pPr>
        <w:keepLines/>
        <w:spacing w:after="240"/>
        <w:jc w:val="center"/>
      </w:pPr>
      <w:r>
        <w:rPr>
          <w:rFonts w:ascii="Arial" w:hAnsi="Arial"/>
          <w:b/>
        </w:rPr>
        <w:t xml:space="preserve">Figure 7.2.4.1-1: Converged </w:t>
      </w:r>
      <w:r w:rsidRPr="00222A04">
        <w:rPr>
          <w:rFonts w:ascii="Arial" w:hAnsi="Arial"/>
          <w:b/>
        </w:rPr>
        <w:t>charging architecture for edge enabling infrastructure resource</w:t>
      </w:r>
      <w:r w:rsidRPr="00222A04" w:rsidDel="00222A04">
        <w:rPr>
          <w:rFonts w:ascii="Arial" w:hAnsi="Arial"/>
          <w:b/>
        </w:rPr>
        <w:t xml:space="preserve"> </w:t>
      </w:r>
      <w:r w:rsidRPr="00222A04">
        <w:rPr>
          <w:rFonts w:ascii="Arial" w:hAnsi="Arial"/>
          <w:b/>
        </w:rPr>
        <w:t>with MnS producer supporting CTF</w:t>
      </w:r>
    </w:p>
    <w:p w14:paraId="0192E6A1" w14:textId="77777777" w:rsidR="001E42B5" w:rsidRDefault="001E42B5" w:rsidP="001E42B5">
      <w:pPr>
        <w:pStyle w:val="EditorsNote"/>
        <w:rPr>
          <w:lang w:eastAsia="zh-CN" w:bidi="ar-IQ"/>
        </w:rPr>
      </w:pPr>
    </w:p>
    <w:p w14:paraId="7BA64E68" w14:textId="77777777" w:rsidR="001E42B5" w:rsidRDefault="001E42B5" w:rsidP="001E42B5">
      <w:pPr>
        <w:jc w:val="center"/>
      </w:pPr>
      <w:r w:rsidRPr="003148FB">
        <w:object w:dxaOrig="11376" w:dyaOrig="9755" w14:anchorId="17197C1D">
          <v:shape id="_x0000_i1029" type="#_x0000_t75" style="width:376.5pt;height:323pt" o:ole="">
            <v:imagedata r:id="rId31" o:title=""/>
          </v:shape>
          <o:OLEObject Type="Embed" ProgID="Visio.Drawing.15" ShapeID="_x0000_i1029" DrawAspect="Content" ObjectID="_1676781025" r:id="rId32"/>
        </w:object>
      </w:r>
    </w:p>
    <w:p w14:paraId="361AD429" w14:textId="77777777" w:rsidR="001E42B5" w:rsidRDefault="001E42B5" w:rsidP="001E42B5">
      <w:pPr>
        <w:jc w:val="center"/>
        <w:rPr>
          <w:rFonts w:ascii="Arial" w:hAnsi="Arial"/>
          <w:b/>
        </w:rP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2</w:t>
      </w:r>
      <w:r w:rsidRPr="00121A5D">
        <w:rPr>
          <w:rFonts w:ascii="Arial" w:hAnsi="Arial"/>
          <w:b/>
        </w:rPr>
        <w:t>.4</w:t>
      </w:r>
      <w:r>
        <w:rPr>
          <w:rFonts w:ascii="Arial" w:hAnsi="Arial"/>
          <w:b/>
        </w:rPr>
        <w:t>.1</w:t>
      </w:r>
      <w:r w:rsidRPr="00121A5D">
        <w:rPr>
          <w:rFonts w:ascii="Arial" w:hAnsi="Arial"/>
          <w:b/>
        </w:rPr>
        <w:t>-</w:t>
      </w:r>
      <w:r>
        <w:rPr>
          <w:rFonts w:ascii="Arial" w:hAnsi="Arial"/>
          <w:b/>
        </w:rPr>
        <w:t>2</w:t>
      </w:r>
      <w:r w:rsidRPr="00424394">
        <w:rPr>
          <w:rFonts w:ascii="Arial" w:hAnsi="Arial"/>
          <w:b/>
        </w:rPr>
        <w:t xml:space="preserve">: </w:t>
      </w:r>
      <w:r>
        <w:rPr>
          <w:rFonts w:ascii="Arial" w:hAnsi="Arial"/>
          <w:b/>
        </w:rPr>
        <w:t xml:space="preserve">Converged charging architecture for </w:t>
      </w:r>
      <w:r w:rsidRPr="00222A04">
        <w:rPr>
          <w:rFonts w:ascii="Arial" w:hAnsi="Arial"/>
          <w:b/>
        </w:rPr>
        <w:t>edge enabling infrastructure resource</w:t>
      </w:r>
      <w:r w:rsidRPr="00222A04" w:rsidDel="00222A04">
        <w:rPr>
          <w:rFonts w:ascii="Arial" w:hAnsi="Arial"/>
          <w:b/>
        </w:rPr>
        <w:t xml:space="preserve"> </w:t>
      </w:r>
      <w:r>
        <w:rPr>
          <w:rFonts w:ascii="Arial" w:hAnsi="Arial"/>
          <w:b/>
        </w:rPr>
        <w:t>with MnS producer</w:t>
      </w:r>
    </w:p>
    <w:p w14:paraId="3E49E8F5" w14:textId="77777777" w:rsidR="001E42B5" w:rsidRDefault="001E42B5" w:rsidP="001E42B5">
      <w:pPr>
        <w:pStyle w:val="Heading4"/>
      </w:pPr>
      <w:bookmarkStart w:id="100" w:name="_Toc66166066"/>
      <w:r>
        <w:t>7.2.4.2</w:t>
      </w:r>
      <w:r>
        <w:tab/>
        <w:t xml:space="preserve">Possible solutions for </w:t>
      </w:r>
      <w:r w:rsidRPr="00222A04">
        <w:t>edge enabling infrastructure resource</w:t>
      </w:r>
      <w:r w:rsidRPr="00222A04" w:rsidDel="00222A04">
        <w:t xml:space="preserve"> </w:t>
      </w:r>
      <w:r>
        <w:t>usage charging</w:t>
      </w:r>
      <w:bookmarkEnd w:id="100"/>
    </w:p>
    <w:p w14:paraId="347AE475" w14:textId="77777777" w:rsidR="001E42B5" w:rsidRDefault="001E42B5" w:rsidP="001E42B5">
      <w:r>
        <w:t>The charging for edge enabling infrastructure resources could be supported with CTF embedded in the MnS producer or with CEF to enable the charging for MnS producer.</w:t>
      </w:r>
    </w:p>
    <w:p w14:paraId="699B3418" w14:textId="77777777" w:rsidR="001E42B5" w:rsidRDefault="001E42B5" w:rsidP="001E42B5">
      <w:r>
        <w:t>The solutions are only applicable to the case that the EAS is implemented as VNF.</w:t>
      </w:r>
    </w:p>
    <w:p w14:paraId="022A6386" w14:textId="77777777" w:rsidR="001E42B5" w:rsidRPr="00C1294A" w:rsidRDefault="001E42B5" w:rsidP="001E42B5">
      <w:pPr>
        <w:rPr>
          <w:b/>
          <w:bCs/>
        </w:rPr>
      </w:pPr>
      <w:r w:rsidRPr="00C1294A">
        <w:rPr>
          <w:b/>
          <w:bCs/>
        </w:rPr>
        <w:t>The solution with CTF embedded in the MnS producer is illustrated in Figure 7.</w:t>
      </w:r>
      <w:r>
        <w:rPr>
          <w:b/>
          <w:bCs/>
        </w:rPr>
        <w:t>2</w:t>
      </w:r>
      <w:r w:rsidRPr="00C1294A">
        <w:rPr>
          <w:b/>
          <w:bCs/>
        </w:rPr>
        <w:t>.4.2-</w:t>
      </w:r>
      <w:r>
        <w:rPr>
          <w:b/>
          <w:bCs/>
        </w:rPr>
        <w:t>1</w:t>
      </w:r>
      <w:r w:rsidRPr="00C1294A">
        <w:rPr>
          <w:b/>
          <w:bCs/>
        </w:rPr>
        <w:t>.</w:t>
      </w:r>
    </w:p>
    <w:p w14:paraId="2F38C740" w14:textId="77777777" w:rsidR="001E42B5" w:rsidRDefault="001E42B5" w:rsidP="001E42B5">
      <w:pPr>
        <w:jc w:val="center"/>
      </w:pPr>
      <w:r>
        <w:object w:dxaOrig="9108" w:dyaOrig="5520" w14:anchorId="47BB1D1B">
          <v:shape id="_x0000_i1030" type="#_x0000_t75" style="width:374.5pt;height:227pt" o:ole="">
            <v:imagedata r:id="rId33" o:title=""/>
          </v:shape>
          <o:OLEObject Type="Embed" ProgID="Visio.Drawing.15" ShapeID="_x0000_i1030" DrawAspect="Content" ObjectID="_1676781026" r:id="rId34"/>
        </w:object>
      </w:r>
      <w:r w:rsidDel="00F41DDC">
        <w:t xml:space="preserve"> </w:t>
      </w:r>
    </w:p>
    <w:p w14:paraId="3040A53D" w14:textId="77777777" w:rsidR="001E42B5" w:rsidRDefault="001E42B5" w:rsidP="001E42B5">
      <w:pPr>
        <w:keepLines/>
        <w:spacing w:after="240"/>
        <w:jc w:val="center"/>
      </w:pPr>
      <w:r w:rsidRPr="00424394">
        <w:rPr>
          <w:rFonts w:ascii="Arial" w:hAnsi="Arial"/>
          <w:b/>
        </w:rPr>
        <w:lastRenderedPageBreak/>
        <w:t>Figure</w:t>
      </w:r>
      <w:r>
        <w:rPr>
          <w:rFonts w:ascii="Arial" w:hAnsi="Arial"/>
          <w:b/>
        </w:rPr>
        <w:t xml:space="preserve"> </w:t>
      </w:r>
      <w:r w:rsidRPr="00121A5D">
        <w:rPr>
          <w:rFonts w:ascii="Arial" w:hAnsi="Arial"/>
          <w:b/>
        </w:rPr>
        <w:t>7.</w:t>
      </w:r>
      <w:r>
        <w:rPr>
          <w:rFonts w:ascii="Arial" w:hAnsi="Arial"/>
          <w:b/>
        </w:rPr>
        <w:t>2</w:t>
      </w:r>
      <w:r w:rsidRPr="00121A5D">
        <w:rPr>
          <w:rFonts w:ascii="Arial" w:hAnsi="Arial"/>
          <w:b/>
        </w:rPr>
        <w:t>.4</w:t>
      </w:r>
      <w:r>
        <w:rPr>
          <w:rFonts w:ascii="Arial" w:hAnsi="Arial"/>
          <w:b/>
        </w:rPr>
        <w:t>.2</w:t>
      </w:r>
      <w:r w:rsidRPr="00121A5D">
        <w:rPr>
          <w:rFonts w:ascii="Arial" w:hAnsi="Arial"/>
          <w:b/>
        </w:rPr>
        <w:t>-1</w:t>
      </w:r>
      <w:r w:rsidRPr="00424394">
        <w:rPr>
          <w:rFonts w:ascii="Arial" w:hAnsi="Arial"/>
          <w:b/>
        </w:rPr>
        <w:t xml:space="preserve">: </w:t>
      </w:r>
      <w:r>
        <w:rPr>
          <w:rFonts w:ascii="Arial" w:hAnsi="Arial"/>
          <w:b/>
        </w:rPr>
        <w:t>E</w:t>
      </w:r>
      <w:r w:rsidRPr="00FC6BE3">
        <w:rPr>
          <w:rFonts w:ascii="Arial" w:hAnsi="Arial"/>
          <w:b/>
        </w:rPr>
        <w:t>dge enabling infrastructure resource</w:t>
      </w:r>
      <w:r>
        <w:rPr>
          <w:rFonts w:ascii="Arial" w:hAnsi="Arial"/>
          <w:b/>
        </w:rPr>
        <w:t xml:space="preserve"> usage</w:t>
      </w:r>
      <w:r w:rsidRPr="00FC6BE3">
        <w:rPr>
          <w:rFonts w:ascii="Arial" w:hAnsi="Arial"/>
          <w:b/>
        </w:rPr>
        <w:t xml:space="preserve"> </w:t>
      </w:r>
      <w:r>
        <w:rPr>
          <w:rFonts w:ascii="Arial" w:hAnsi="Arial"/>
          <w:b/>
        </w:rPr>
        <w:t>(with MnS producer supporting CTF)</w:t>
      </w:r>
    </w:p>
    <w:p w14:paraId="3B0FEE7A" w14:textId="77777777" w:rsidR="001E42B5" w:rsidRDefault="001E42B5" w:rsidP="001E42B5">
      <w:r>
        <w:t xml:space="preserve">This solution uses performance data to report the usage of </w:t>
      </w:r>
      <w:r w:rsidRPr="008D767A">
        <w:t>edge enabling infrastructure resources</w:t>
      </w:r>
      <w:r>
        <w:t>.</w:t>
      </w:r>
    </w:p>
    <w:p w14:paraId="6D3C8593" w14:textId="77777777" w:rsidR="001E42B5" w:rsidRDefault="001E42B5" w:rsidP="001E42B5">
      <w:pPr>
        <w:pStyle w:val="B1"/>
      </w:pPr>
      <w:r>
        <w:rPr>
          <w:b/>
        </w:rPr>
        <w:t>1)</w:t>
      </w:r>
      <w:r>
        <w:rPr>
          <w:b/>
        </w:rPr>
        <w:tab/>
        <w:t>Generate p</w:t>
      </w:r>
      <w:r w:rsidRPr="003148FB">
        <w:rPr>
          <w:b/>
        </w:rPr>
        <w:t xml:space="preserve">erformance </w:t>
      </w:r>
      <w:r>
        <w:rPr>
          <w:b/>
        </w:rPr>
        <w:t>data for resource usage for EAS</w:t>
      </w:r>
      <w:r w:rsidRPr="003148FB">
        <w:rPr>
          <w:b/>
        </w:rPr>
        <w:t>:</w:t>
      </w:r>
      <w:r w:rsidRPr="00E81B7D">
        <w:t xml:space="preserve"> </w:t>
      </w:r>
      <w:r>
        <w:t xml:space="preserve">performance assurance MnS producer generates performance data (measurements or KPI) about usage of </w:t>
      </w:r>
      <w:r w:rsidRPr="00C1294A">
        <w:t>edge enabling infrastructure resource</w:t>
      </w:r>
      <w:r>
        <w:t xml:space="preserve"> supporting the EAS based on the mapping of VR usage measurements received from ETSI NFV MANO system as specified in TS 28.522 [x]. The performance data about </w:t>
      </w:r>
      <w:r w:rsidRPr="00C1294A">
        <w:t>edge enabling infrastructure resource</w:t>
      </w:r>
      <w:r>
        <w:t xml:space="preserve"> could be related to data volume transferred for the EAS, virtual CPU usage of the EAS, virtual memory usage of the EAS, virtual disk usage of the EAS, or the virtual storage of the EAS.</w:t>
      </w:r>
    </w:p>
    <w:p w14:paraId="45DD4EA4" w14:textId="77777777" w:rsidR="001E42B5" w:rsidRDefault="001E42B5" w:rsidP="001E42B5">
      <w:pPr>
        <w:pStyle w:val="B1"/>
      </w:pPr>
      <w:r w:rsidRPr="00201224">
        <w:rPr>
          <w:b/>
        </w:rPr>
        <w:t>1ch-a)</w:t>
      </w:r>
      <w:r w:rsidRPr="00201224">
        <w:rPr>
          <w:b/>
        </w:rPr>
        <w:tab/>
        <w:t>Charging</w:t>
      </w:r>
      <w:r w:rsidRPr="00E81B7D">
        <w:rPr>
          <w:b/>
        </w:rPr>
        <w:t xml:space="preserve"> Data Request [Event]:</w:t>
      </w:r>
      <w:r w:rsidRPr="00E81B7D">
        <w:t xml:space="preserve"> </w:t>
      </w:r>
      <w:r>
        <w:t xml:space="preserve">performance assurance </w:t>
      </w:r>
      <w:r w:rsidRPr="00E81B7D">
        <w:t xml:space="preserve">MnS Producer generates charging data related to the collected </w:t>
      </w:r>
      <w:r>
        <w:t>resource usage</w:t>
      </w:r>
      <w:r w:rsidRPr="00E81B7D">
        <w:t xml:space="preserve"> and sends the charging data request for the CHF to process the related charging data for CDR generation purpose.</w:t>
      </w:r>
    </w:p>
    <w:p w14:paraId="561EB554" w14:textId="77777777" w:rsidR="001E42B5" w:rsidRPr="00E81B7D" w:rsidRDefault="001E42B5" w:rsidP="001E42B5">
      <w:pPr>
        <w:pStyle w:val="B1"/>
      </w:pPr>
      <w:r w:rsidRPr="00E81B7D">
        <w:rPr>
          <w:b/>
        </w:rPr>
        <w:t>1ch-b)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731F49DA" w14:textId="77777777" w:rsidR="001E42B5" w:rsidRDefault="001E42B5" w:rsidP="001E42B5">
      <w:pPr>
        <w:pStyle w:val="B1"/>
      </w:pPr>
      <w:r w:rsidRPr="00E81B7D">
        <w:rPr>
          <w:b/>
        </w:rPr>
        <w:t>1ch-</w:t>
      </w:r>
      <w:r>
        <w:rPr>
          <w:b/>
        </w:rPr>
        <w:t>c</w:t>
      </w:r>
      <w:r w:rsidRPr="00E81B7D">
        <w:rPr>
          <w:b/>
        </w:rPr>
        <w:t>)</w:t>
      </w:r>
      <w:r w:rsidRPr="00E81B7D">
        <w:rPr>
          <w:b/>
        </w:rPr>
        <w:tab/>
        <w:t>Charging Data Response [Event]:</w:t>
      </w:r>
      <w:r w:rsidRPr="00E81B7D">
        <w:t xml:space="preserve"> The CHF informs the </w:t>
      </w:r>
      <w:r>
        <w:t xml:space="preserve">performance assurance </w:t>
      </w:r>
      <w:r w:rsidRPr="00E81B7D">
        <w:t>MnS Producer on the result of the request.</w:t>
      </w:r>
    </w:p>
    <w:p w14:paraId="12613772" w14:textId="77777777" w:rsidR="001E42B5" w:rsidRDefault="001E42B5" w:rsidP="001E42B5">
      <w:pPr>
        <w:pStyle w:val="B1"/>
      </w:pPr>
      <w:r>
        <w:rPr>
          <w:b/>
        </w:rPr>
        <w:t>2)</w:t>
      </w:r>
      <w:r>
        <w:rPr>
          <w:b/>
        </w:rPr>
        <w:tab/>
        <w:t xml:space="preserve">Report the CDR to BD: </w:t>
      </w:r>
      <w:r>
        <w:t>The CHF reports the CDR to BD (via CGF).</w:t>
      </w:r>
    </w:p>
    <w:p w14:paraId="3698BEA5" w14:textId="77777777" w:rsidR="001E42B5" w:rsidRDefault="001E42B5" w:rsidP="001E42B5">
      <w:pPr>
        <w:rPr>
          <w:b/>
          <w:bCs/>
        </w:rPr>
      </w:pPr>
      <w:r w:rsidRPr="00C1294A">
        <w:rPr>
          <w:b/>
          <w:bCs/>
        </w:rPr>
        <w:t>The solution with CEF enabling charging for MnS producer is illustrated in Figure 7.</w:t>
      </w:r>
      <w:r>
        <w:rPr>
          <w:b/>
          <w:bCs/>
        </w:rPr>
        <w:t>2</w:t>
      </w:r>
      <w:r w:rsidRPr="00C1294A">
        <w:rPr>
          <w:b/>
          <w:bCs/>
        </w:rPr>
        <w:t>.4.</w:t>
      </w:r>
      <w:r>
        <w:rPr>
          <w:b/>
          <w:bCs/>
        </w:rPr>
        <w:t>2</w:t>
      </w:r>
      <w:r w:rsidRPr="00C1294A">
        <w:rPr>
          <w:b/>
          <w:bCs/>
        </w:rPr>
        <w:t>-</w:t>
      </w:r>
      <w:r>
        <w:rPr>
          <w:b/>
          <w:bCs/>
        </w:rPr>
        <w:t>2</w:t>
      </w:r>
      <w:r w:rsidRPr="00C1294A">
        <w:rPr>
          <w:b/>
          <w:bCs/>
        </w:rPr>
        <w:t>.</w:t>
      </w:r>
    </w:p>
    <w:p w14:paraId="1CD69C8E" w14:textId="77777777" w:rsidR="001E42B5" w:rsidRPr="00C1294A" w:rsidRDefault="001E42B5" w:rsidP="001E42B5">
      <w:pPr>
        <w:rPr>
          <w:b/>
          <w:bCs/>
        </w:rPr>
      </w:pPr>
    </w:p>
    <w:p w14:paraId="7040BA8A" w14:textId="77777777" w:rsidR="001E42B5" w:rsidRDefault="001E42B5" w:rsidP="001E42B5">
      <w:pPr>
        <w:jc w:val="center"/>
      </w:pPr>
      <w:r>
        <w:object w:dxaOrig="12217" w:dyaOrig="11281" w14:anchorId="705873F7">
          <v:shape id="_x0000_i1031" type="#_x0000_t75" style="width:412.5pt;height:380.5pt" o:ole="">
            <v:imagedata r:id="rId35" o:title=""/>
          </v:shape>
          <o:OLEObject Type="Embed" ProgID="Visio.Drawing.15" ShapeID="_x0000_i1031" DrawAspect="Content" ObjectID="_1676781027" r:id="rId36"/>
        </w:object>
      </w:r>
      <w:r w:rsidDel="00F41DDC">
        <w:t xml:space="preserve"> </w:t>
      </w:r>
    </w:p>
    <w:p w14:paraId="7E4140DB" w14:textId="77777777" w:rsidR="001E42B5" w:rsidRDefault="001E42B5" w:rsidP="001E42B5">
      <w:pPr>
        <w:keepLines/>
        <w:spacing w:after="240"/>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2</w:t>
      </w:r>
      <w:r w:rsidRPr="00121A5D">
        <w:rPr>
          <w:rFonts w:ascii="Arial" w:hAnsi="Arial"/>
          <w:b/>
        </w:rPr>
        <w:t>.4</w:t>
      </w:r>
      <w:r>
        <w:rPr>
          <w:rFonts w:ascii="Arial" w:hAnsi="Arial"/>
          <w:b/>
        </w:rPr>
        <w:t>.2</w:t>
      </w:r>
      <w:r w:rsidRPr="00121A5D">
        <w:rPr>
          <w:rFonts w:ascii="Arial" w:hAnsi="Arial"/>
          <w:b/>
        </w:rPr>
        <w:t>-</w:t>
      </w:r>
      <w:r>
        <w:rPr>
          <w:rFonts w:ascii="Arial" w:hAnsi="Arial"/>
          <w:b/>
        </w:rPr>
        <w:t>2</w:t>
      </w:r>
      <w:r w:rsidRPr="00424394">
        <w:rPr>
          <w:rFonts w:ascii="Arial" w:hAnsi="Arial"/>
          <w:b/>
        </w:rPr>
        <w:t xml:space="preserve">: </w:t>
      </w:r>
      <w:r>
        <w:rPr>
          <w:rFonts w:ascii="Arial" w:hAnsi="Arial"/>
          <w:b/>
        </w:rPr>
        <w:t>E</w:t>
      </w:r>
      <w:r w:rsidRPr="00FC6BE3">
        <w:rPr>
          <w:rFonts w:ascii="Arial" w:hAnsi="Arial"/>
          <w:b/>
        </w:rPr>
        <w:t>dge enabling infrastructure resource</w:t>
      </w:r>
      <w:r>
        <w:rPr>
          <w:rFonts w:ascii="Arial" w:hAnsi="Arial"/>
          <w:b/>
        </w:rPr>
        <w:t xml:space="preserve"> usage</w:t>
      </w:r>
      <w:r w:rsidRPr="00FC6BE3">
        <w:rPr>
          <w:rFonts w:ascii="Arial" w:hAnsi="Arial"/>
          <w:b/>
        </w:rPr>
        <w:t xml:space="preserve"> </w:t>
      </w:r>
      <w:r>
        <w:rPr>
          <w:rFonts w:ascii="Arial" w:hAnsi="Arial"/>
          <w:b/>
        </w:rPr>
        <w:t>(with CEF enabling charging for MnS producer)</w:t>
      </w:r>
    </w:p>
    <w:p w14:paraId="28621429" w14:textId="77777777" w:rsidR="001E42B5" w:rsidRDefault="001E42B5" w:rsidP="001E42B5">
      <w:r>
        <w:lastRenderedPageBreak/>
        <w:t xml:space="preserve">This solution uses performance data to report the usage of </w:t>
      </w:r>
      <w:r w:rsidRPr="008D767A">
        <w:t>edge enabling infrastructure resources</w:t>
      </w:r>
      <w:r>
        <w:t>.</w:t>
      </w:r>
    </w:p>
    <w:p w14:paraId="55AC3372" w14:textId="77777777" w:rsidR="001E42B5" w:rsidRDefault="001E42B5" w:rsidP="001E42B5">
      <w:pPr>
        <w:pStyle w:val="B1"/>
      </w:pPr>
      <w:r>
        <w:rPr>
          <w:b/>
        </w:rPr>
        <w:t>1</w:t>
      </w:r>
      <w:r w:rsidRPr="00201224">
        <w:rPr>
          <w:b/>
        </w:rPr>
        <w:t>)</w:t>
      </w:r>
      <w:r w:rsidRPr="00201224">
        <w:rPr>
          <w:b/>
        </w:rPr>
        <w:tab/>
      </w:r>
      <w:r>
        <w:rPr>
          <w:b/>
        </w:rPr>
        <w:t xml:space="preserve">Create measurement job: </w:t>
      </w:r>
      <w:r>
        <w:t>The CEF creates measurement job to collect the performance data related to VR resource usage for EAS to performance assurance MnS producer (see TS 28.550 [15]).</w:t>
      </w:r>
    </w:p>
    <w:p w14:paraId="4A3E925A" w14:textId="416721D6" w:rsidR="001E42B5" w:rsidRDefault="001E42B5" w:rsidP="001E42B5">
      <w:pPr>
        <w:pStyle w:val="B1"/>
        <w:rPr>
          <w:b/>
        </w:rPr>
      </w:pPr>
      <w:r>
        <w:rPr>
          <w:b/>
        </w:rPr>
        <w:t>1</w:t>
      </w:r>
      <w:r w:rsidRPr="00AA5C85">
        <w:rPr>
          <w:b/>
        </w:rPr>
        <w:t>a)</w:t>
      </w:r>
      <w:r w:rsidRPr="00AA5C85">
        <w:rPr>
          <w:b/>
        </w:rPr>
        <w:tab/>
      </w:r>
      <w:r>
        <w:rPr>
          <w:b/>
        </w:rPr>
        <w:t>Subscribe to performance data file notificat</w:t>
      </w:r>
      <w:r w:rsidR="00323517">
        <w:rPr>
          <w:b/>
        </w:rPr>
        <w:t>i</w:t>
      </w:r>
      <w:r>
        <w:rPr>
          <w:b/>
        </w:rPr>
        <w:t>ons</w:t>
      </w:r>
      <w:r w:rsidRPr="00E81B7D">
        <w:rPr>
          <w:b/>
        </w:rPr>
        <w:t>:</w:t>
      </w:r>
      <w:r w:rsidRPr="00E81B7D">
        <w:t xml:space="preserve"> </w:t>
      </w:r>
      <w:r>
        <w:t>If file reporting method is chosen for the measurement job, t</w:t>
      </w:r>
      <w:r w:rsidRPr="00E81B7D">
        <w:t xml:space="preserve">he </w:t>
      </w:r>
      <w:r>
        <w:t>CEF</w:t>
      </w:r>
      <w:r w:rsidRPr="00E81B7D">
        <w:t xml:space="preserve"> </w:t>
      </w:r>
      <w:r>
        <w:t>subscribes to the performance data file notifications.</w:t>
      </w:r>
    </w:p>
    <w:p w14:paraId="5D815CC9" w14:textId="77777777" w:rsidR="001E42B5" w:rsidRDefault="001E42B5" w:rsidP="001E42B5">
      <w:pPr>
        <w:pStyle w:val="B1"/>
      </w:pPr>
      <w:r>
        <w:rPr>
          <w:b/>
        </w:rPr>
        <w:t>2</w:t>
      </w:r>
      <w:r w:rsidRPr="00AA5C85">
        <w:rPr>
          <w:b/>
        </w:rPr>
        <w:t>)</w:t>
      </w:r>
      <w:r w:rsidRPr="00AA5C85">
        <w:rPr>
          <w:b/>
        </w:rPr>
        <w:tab/>
      </w:r>
      <w:r>
        <w:rPr>
          <w:b/>
        </w:rPr>
        <w:t>Generate p</w:t>
      </w:r>
      <w:r w:rsidRPr="00AA5C85">
        <w:rPr>
          <w:b/>
        </w:rPr>
        <w:t>erformance</w:t>
      </w:r>
      <w:r w:rsidRPr="003148FB">
        <w:rPr>
          <w:b/>
        </w:rPr>
        <w:t xml:space="preserve"> </w:t>
      </w:r>
      <w:r>
        <w:rPr>
          <w:b/>
        </w:rPr>
        <w:t>data</w:t>
      </w:r>
      <w:r w:rsidRPr="003148FB">
        <w:rPr>
          <w:b/>
        </w:rPr>
        <w:t xml:space="preserve"> </w:t>
      </w:r>
      <w:r>
        <w:rPr>
          <w:b/>
        </w:rPr>
        <w:t>for resource usage for EAS</w:t>
      </w:r>
      <w:r w:rsidRPr="003148FB">
        <w:rPr>
          <w:b/>
        </w:rPr>
        <w:t>:</w:t>
      </w:r>
      <w:r w:rsidRPr="00E81B7D">
        <w:t xml:space="preserve"> </w:t>
      </w:r>
      <w:r>
        <w:t xml:space="preserve">performance assurance MnS producer generates the performance data (measurements or KPI) about usage of </w:t>
      </w:r>
      <w:r w:rsidRPr="00C1294A">
        <w:t>edge enabling infrastructure resource</w:t>
      </w:r>
      <w:r>
        <w:t xml:space="preserve"> supporting the EAS</w:t>
      </w:r>
      <w:r w:rsidRPr="00F0232C">
        <w:t xml:space="preserve"> </w:t>
      </w:r>
      <w:r>
        <w:t>based on the mapping of the VR usage measurements received from ETSI NFV MANO system</w:t>
      </w:r>
      <w:r w:rsidRPr="00BE5936">
        <w:t xml:space="preserve"> </w:t>
      </w:r>
      <w:r>
        <w:t xml:space="preserve">as specified in TS 28.522 [x], the MnS producer reports the performance data to the CEF. The performance data about </w:t>
      </w:r>
      <w:r w:rsidRPr="00C1294A">
        <w:t>edge enabling infrastructure resource</w:t>
      </w:r>
      <w:r>
        <w:t xml:space="preserve"> could be related to data volume transferred for the EAS, virtual CPU usage of the EAS, virtual memory usage of the EAS, virtual disk usage of the EAS, or the virtual storage of the EAS.</w:t>
      </w:r>
    </w:p>
    <w:p w14:paraId="46D17FE8" w14:textId="77777777" w:rsidR="001E42B5" w:rsidRDefault="001E42B5" w:rsidP="001E42B5">
      <w:pPr>
        <w:pStyle w:val="B1"/>
      </w:pPr>
      <w:r>
        <w:rPr>
          <w:b/>
        </w:rPr>
        <w:t>3)</w:t>
      </w:r>
      <w:r>
        <w:rPr>
          <w:b/>
        </w:rPr>
        <w:tab/>
        <w:t>Performance data report to CEF:</w:t>
      </w:r>
      <w:r w:rsidRPr="00E81B7D">
        <w:rPr>
          <w:b/>
        </w:rPr>
        <w:t xml:space="preserve"> </w:t>
      </w:r>
      <w:r>
        <w:t xml:space="preserve">the performance assurance MnS </w:t>
      </w:r>
      <w:r w:rsidRPr="00F0232C">
        <w:rPr>
          <w:bCs/>
        </w:rPr>
        <w:t>producer</w:t>
      </w:r>
      <w:r>
        <w:t xml:space="preserve"> reports the performance data to the CEF according the reporting method selected by the CEF for the measurement job. </w:t>
      </w:r>
    </w:p>
    <w:p w14:paraId="6E24CEE8" w14:textId="77777777" w:rsidR="001E42B5" w:rsidRDefault="001E42B5" w:rsidP="001E42B5">
      <w:pPr>
        <w:pStyle w:val="B1"/>
        <w:ind w:firstLine="0"/>
        <w:rPr>
          <w:bCs/>
        </w:rPr>
      </w:pPr>
      <w:r>
        <w:t>If the file data reporting method is selected,</w:t>
      </w:r>
    </w:p>
    <w:p w14:paraId="15227C24" w14:textId="77777777" w:rsidR="001E42B5" w:rsidRDefault="001E42B5" w:rsidP="001E42B5">
      <w:pPr>
        <w:pStyle w:val="B1"/>
        <w:ind w:firstLine="0"/>
      </w:pPr>
      <w:r>
        <w:rPr>
          <w:bCs/>
        </w:rPr>
        <w:t>3</w:t>
      </w:r>
      <w:r w:rsidRPr="00AB0B69">
        <w:rPr>
          <w:bCs/>
        </w:rPr>
        <w:t>a)</w:t>
      </w:r>
      <w:r>
        <w:rPr>
          <w:b/>
        </w:rPr>
        <w:t xml:space="preserve"> </w:t>
      </w:r>
      <w:r>
        <w:t xml:space="preserve">The performance data are reported by a </w:t>
      </w:r>
      <w:r w:rsidRPr="00747535">
        <w:rPr>
          <w:rFonts w:ascii="Courier New" w:hAnsi="Courier New" w:cs="Courier New"/>
        </w:rPr>
        <w:t>notifyFileReady</w:t>
      </w:r>
      <w:r>
        <w:rPr>
          <w:rFonts w:ascii="Courier New" w:hAnsi="Courier New" w:cs="Courier New"/>
        </w:rPr>
        <w:t xml:space="preserve"> </w:t>
      </w:r>
      <w:r w:rsidRPr="00356365">
        <w:t>notification</w:t>
      </w:r>
      <w:r>
        <w:t xml:space="preserve"> (see TS 28.532 [17]);</w:t>
      </w:r>
    </w:p>
    <w:p w14:paraId="67012D3E" w14:textId="77777777" w:rsidR="001E42B5" w:rsidRPr="00AB0B69" w:rsidRDefault="001E42B5" w:rsidP="001E42B5">
      <w:pPr>
        <w:pStyle w:val="B1"/>
        <w:ind w:firstLine="0"/>
        <w:rPr>
          <w:bCs/>
        </w:rPr>
      </w:pPr>
      <w:r>
        <w:rPr>
          <w:bCs/>
        </w:rPr>
        <w:t>3</w:t>
      </w:r>
      <w:r w:rsidRPr="00AB0B69">
        <w:rPr>
          <w:bCs/>
        </w:rPr>
        <w:t>b) CEF fetches the file containing the performance data</w:t>
      </w:r>
      <w:r>
        <w:rPr>
          <w:bCs/>
        </w:rPr>
        <w:t>.</w:t>
      </w:r>
      <w:r w:rsidRPr="00AB0B69">
        <w:rPr>
          <w:bCs/>
        </w:rPr>
        <w:t xml:space="preserve"> </w:t>
      </w:r>
    </w:p>
    <w:p w14:paraId="33319E42" w14:textId="77777777" w:rsidR="001E42B5" w:rsidRDefault="001E42B5" w:rsidP="001E42B5">
      <w:pPr>
        <w:pStyle w:val="B1"/>
        <w:ind w:firstLine="0"/>
        <w:rPr>
          <w:lang w:eastAsia="zh-CN"/>
        </w:rPr>
      </w:pPr>
      <w:r>
        <w:rPr>
          <w:lang w:eastAsia="zh-CN"/>
        </w:rPr>
        <w:t>If the streaming data reporting method is selected,</w:t>
      </w:r>
    </w:p>
    <w:p w14:paraId="119111B0" w14:textId="77777777" w:rsidR="001E42B5" w:rsidRDefault="001E42B5" w:rsidP="001E42B5">
      <w:pPr>
        <w:pStyle w:val="B1"/>
        <w:ind w:firstLine="0"/>
      </w:pPr>
      <w:r>
        <w:rPr>
          <w:bCs/>
        </w:rPr>
        <w:t>3c</w:t>
      </w:r>
      <w:r w:rsidRPr="00AB0B69">
        <w:rPr>
          <w:bCs/>
        </w:rPr>
        <w:t>)</w:t>
      </w:r>
      <w:r>
        <w:rPr>
          <w:bCs/>
        </w:rPr>
        <w:t xml:space="preserve"> and 3d),</w:t>
      </w:r>
      <w:r>
        <w:rPr>
          <w:b/>
        </w:rPr>
        <w:t xml:space="preserve"> </w:t>
      </w:r>
      <w:r>
        <w:t xml:space="preserve">The performance assurance MnS </w:t>
      </w:r>
      <w:r w:rsidRPr="00F0232C">
        <w:rPr>
          <w:bCs/>
        </w:rPr>
        <w:t>producer</w:t>
      </w:r>
      <w:r>
        <w:rPr>
          <w:bCs/>
        </w:rPr>
        <w:t xml:space="preserve"> establishes the streaming connection with the CEF if the connection has not been established </w:t>
      </w:r>
      <w:r>
        <w:rPr>
          <w:lang w:eastAsia="zh-CN"/>
        </w:rPr>
        <w:t>(see TS 28.532 [17])</w:t>
      </w:r>
      <w:r>
        <w:t>;</w:t>
      </w:r>
    </w:p>
    <w:p w14:paraId="056039E6" w14:textId="77777777" w:rsidR="001E42B5" w:rsidRDefault="001E42B5" w:rsidP="001E42B5">
      <w:pPr>
        <w:pStyle w:val="B1"/>
        <w:ind w:firstLine="0"/>
      </w:pPr>
      <w:r>
        <w:t xml:space="preserve">3e) The performance data are reported by the </w:t>
      </w:r>
      <w:r w:rsidRPr="00356365">
        <w:rPr>
          <w:rFonts w:ascii="Courier New" w:hAnsi="Courier New" w:cs="Courier New"/>
        </w:rPr>
        <w:t>reportStreamData</w:t>
      </w:r>
      <w:r>
        <w:rPr>
          <w:lang w:eastAsia="zh-CN"/>
        </w:rPr>
        <w:t xml:space="preserve"> operation (see TS 28.532 [17]).</w:t>
      </w:r>
      <w:r>
        <w:rPr>
          <w:rFonts w:ascii="Courier New" w:hAnsi="Courier New" w:cs="Courier New"/>
        </w:rPr>
        <w:t xml:space="preserve"> </w:t>
      </w:r>
    </w:p>
    <w:p w14:paraId="5799DF6E" w14:textId="77777777" w:rsidR="001E42B5" w:rsidRDefault="001E42B5" w:rsidP="001E42B5">
      <w:pPr>
        <w:pStyle w:val="B1"/>
      </w:pPr>
      <w:r>
        <w:rPr>
          <w:b/>
        </w:rPr>
        <w:t>3</w:t>
      </w:r>
      <w:r w:rsidRPr="00AA5C85">
        <w:rPr>
          <w:b/>
        </w:rPr>
        <w:t>ch-a)</w:t>
      </w:r>
      <w:r w:rsidRPr="00AA5C85">
        <w:rPr>
          <w:b/>
        </w:rPr>
        <w:tab/>
        <w:t>Charging Data</w:t>
      </w:r>
      <w:r w:rsidRPr="00E81B7D">
        <w:rPr>
          <w:b/>
        </w:rPr>
        <w:t xml:space="preserve"> Request [Event]:</w:t>
      </w:r>
      <w:r w:rsidRPr="00E81B7D">
        <w:t xml:space="preserve"> The </w:t>
      </w:r>
      <w:r>
        <w:t>CEF</w:t>
      </w:r>
      <w:r w:rsidRPr="00E81B7D">
        <w:t xml:space="preserve"> generates charging data related to the collected </w:t>
      </w:r>
      <w:r>
        <w:t>resource usage</w:t>
      </w:r>
      <w:r w:rsidRPr="00E81B7D">
        <w:t xml:space="preserve"> and sends the charging data request for the CHF to process the related charging data for CDR generation purpose.</w:t>
      </w:r>
    </w:p>
    <w:p w14:paraId="451D659D" w14:textId="77777777" w:rsidR="001E42B5" w:rsidRPr="00E81B7D" w:rsidRDefault="001E42B5" w:rsidP="001E42B5">
      <w:pPr>
        <w:pStyle w:val="B1"/>
      </w:pPr>
      <w:r>
        <w:rPr>
          <w:b/>
        </w:rPr>
        <w:t>3</w:t>
      </w:r>
      <w:r w:rsidRPr="00E81B7D">
        <w:rPr>
          <w:b/>
        </w:rPr>
        <w:t>ch-b)</w:t>
      </w:r>
      <w:r w:rsidRPr="00E81B7D">
        <w:rPr>
          <w:b/>
        </w:rPr>
        <w:tab/>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13D00C08" w14:textId="77777777" w:rsidR="001E42B5" w:rsidRDefault="001E42B5" w:rsidP="001E42B5">
      <w:pPr>
        <w:pStyle w:val="B1"/>
      </w:pPr>
      <w:r>
        <w:rPr>
          <w:b/>
        </w:rPr>
        <w:t>3</w:t>
      </w:r>
      <w:r w:rsidRPr="00E81B7D">
        <w:rPr>
          <w:b/>
        </w:rPr>
        <w:t>ch-</w:t>
      </w:r>
      <w:r>
        <w:rPr>
          <w:b/>
        </w:rPr>
        <w:t>c</w:t>
      </w:r>
      <w:r w:rsidRPr="00E81B7D">
        <w:rPr>
          <w:b/>
        </w:rPr>
        <w:t>)</w:t>
      </w:r>
      <w:r w:rsidRPr="00E81B7D">
        <w:rPr>
          <w:b/>
        </w:rPr>
        <w:tab/>
        <w:t>Charging Data Response [Event]:</w:t>
      </w:r>
      <w:r w:rsidRPr="00E81B7D">
        <w:t xml:space="preserve"> The CHF informs the </w:t>
      </w:r>
      <w:r>
        <w:t>CEF</w:t>
      </w:r>
      <w:r w:rsidRPr="00E81B7D">
        <w:t xml:space="preserve"> on the result of the request.</w:t>
      </w:r>
    </w:p>
    <w:p w14:paraId="2F6A5A23" w14:textId="77777777" w:rsidR="001E42B5" w:rsidRDefault="001E42B5" w:rsidP="001E42B5">
      <w:pPr>
        <w:pStyle w:val="B1"/>
      </w:pPr>
      <w:r>
        <w:rPr>
          <w:b/>
        </w:rPr>
        <w:t>4)</w:t>
      </w:r>
      <w:r>
        <w:rPr>
          <w:b/>
        </w:rPr>
        <w:tab/>
        <w:t xml:space="preserve">Report the CDR to BD: </w:t>
      </w:r>
      <w:r>
        <w:t>The CHF reports the CDR to BD (via CGF).</w:t>
      </w:r>
    </w:p>
    <w:p w14:paraId="1E10B248" w14:textId="77777777" w:rsidR="001E42B5" w:rsidRDefault="001E42B5" w:rsidP="001E42B5">
      <w:pPr>
        <w:rPr>
          <w:rFonts w:ascii="Arial" w:hAnsi="Arial"/>
          <w:b/>
        </w:rPr>
      </w:pPr>
      <w:r>
        <w:t xml:space="preserve">For both solutions, the reported usage may be used by BSS for interactions with OAM. For example if the limit of the authorized usage is reached, the BSS may request OAM to disable the operational state of the EAS (e.g., by consuming the provisioning MnS via modifyMOIAttributes operation) and OAM may request ETSI NFV MANO to stop the corresponding VNF/VNFC instances (e.g., via OperateVnfRequest operation, see </w:t>
      </w:r>
      <w:r w:rsidRPr="005E14ED">
        <w:t>ETSI GS NFV-IFA</w:t>
      </w:r>
      <w:r>
        <w:t xml:space="preserve"> </w:t>
      </w:r>
      <w:r w:rsidRPr="005E14ED">
        <w:t>0</w:t>
      </w:r>
      <w:r>
        <w:t>08 [y]). The interactions between BSS and OAM are out of scope of this document.</w:t>
      </w:r>
    </w:p>
    <w:p w14:paraId="0194252A" w14:textId="77777777" w:rsidR="001E42B5" w:rsidRDefault="001E42B5" w:rsidP="001E42B5">
      <w:pPr>
        <w:pStyle w:val="Heading4"/>
      </w:pPr>
      <w:bookmarkStart w:id="101" w:name="_Toc66166067"/>
      <w:r>
        <w:t>7.2.4.3</w:t>
      </w:r>
      <w:r>
        <w:tab/>
        <w:t xml:space="preserve">Possible solutions for edge </w:t>
      </w:r>
      <w:r w:rsidRPr="00222A04">
        <w:t>enabling infrastructure resource</w:t>
      </w:r>
      <w:r w:rsidRPr="00222A04" w:rsidDel="00222A04">
        <w:t xml:space="preserve"> </w:t>
      </w:r>
      <w:r>
        <w:t>performance charging</w:t>
      </w:r>
      <w:bookmarkEnd w:id="101"/>
    </w:p>
    <w:p w14:paraId="2B6267CB" w14:textId="77777777" w:rsidR="001E42B5" w:rsidRDefault="001E42B5" w:rsidP="001E42B5">
      <w:r>
        <w:t>The charging for edge computing performance could be supported with CTF embedded in the MnS producer or with CEF to enable the charging for MnS producer.</w:t>
      </w:r>
    </w:p>
    <w:p w14:paraId="79349EAD" w14:textId="77777777" w:rsidR="001E42B5" w:rsidRDefault="001E42B5" w:rsidP="001E42B5">
      <w:pPr>
        <w:rPr>
          <w:b/>
          <w:bCs/>
        </w:rPr>
      </w:pPr>
      <w:r>
        <w:rPr>
          <w:b/>
          <w:bCs/>
        </w:rPr>
        <w:t>The solution with CTF embedded in the MnS producer is illustrated in Figure 7.2.4.3-2.</w:t>
      </w:r>
    </w:p>
    <w:p w14:paraId="72B84692" w14:textId="77777777" w:rsidR="001E42B5" w:rsidRDefault="001E42B5" w:rsidP="001E42B5">
      <w:pPr>
        <w:jc w:val="center"/>
      </w:pPr>
      <w:r>
        <w:object w:dxaOrig="8440" w:dyaOrig="6390" w14:anchorId="0C65BECC">
          <v:shape id="_x0000_i1032" type="#_x0000_t75" style="width:422pt;height:320pt" o:ole="">
            <v:imagedata r:id="rId37" o:title=""/>
          </v:shape>
          <o:OLEObject Type="Embed" ProgID="Visio.Drawing.15" ShapeID="_x0000_i1032" DrawAspect="Content" ObjectID="_1676781028" r:id="rId38"/>
        </w:object>
      </w:r>
    </w:p>
    <w:p w14:paraId="2278510B" w14:textId="77777777" w:rsidR="001E42B5" w:rsidRDefault="001E42B5" w:rsidP="001E42B5">
      <w:pPr>
        <w:keepLines/>
        <w:spacing w:after="240"/>
        <w:jc w:val="center"/>
      </w:pPr>
      <w:r>
        <w:rPr>
          <w:rFonts w:ascii="Arial" w:hAnsi="Arial"/>
          <w:b/>
        </w:rPr>
        <w:t>Figure 7.2.4.3-1: E</w:t>
      </w:r>
      <w:r w:rsidRPr="00B77931">
        <w:rPr>
          <w:rFonts w:ascii="Arial" w:hAnsi="Arial"/>
          <w:b/>
        </w:rPr>
        <w:t>dge enabling infrastructure resource</w:t>
      </w:r>
      <w:r w:rsidRPr="00B77931" w:rsidDel="00222A04">
        <w:rPr>
          <w:rFonts w:ascii="Arial" w:hAnsi="Arial"/>
          <w:b/>
        </w:rPr>
        <w:t xml:space="preserve"> </w:t>
      </w:r>
      <w:r w:rsidRPr="00B77931">
        <w:rPr>
          <w:rFonts w:ascii="Arial" w:hAnsi="Arial"/>
          <w:b/>
        </w:rPr>
        <w:t>performance charging</w:t>
      </w:r>
      <w:r w:rsidDel="00B77931">
        <w:rPr>
          <w:rFonts w:ascii="Arial" w:hAnsi="Arial"/>
          <w:b/>
        </w:rPr>
        <w:t xml:space="preserve"> </w:t>
      </w:r>
      <w:r>
        <w:rPr>
          <w:rFonts w:ascii="Arial" w:hAnsi="Arial"/>
          <w:b/>
        </w:rPr>
        <w:t>(with MnS producer supporting CTF) - PEC</w:t>
      </w:r>
    </w:p>
    <w:p w14:paraId="7CC9CC2A" w14:textId="77777777" w:rsidR="001E42B5" w:rsidRDefault="001E42B5" w:rsidP="001E42B5">
      <w:r>
        <w:t>This solution uses performance measurements for the edge computing.</w:t>
      </w:r>
    </w:p>
    <w:p w14:paraId="64AA57CC" w14:textId="77777777" w:rsidR="001E42B5" w:rsidRDefault="001E42B5" w:rsidP="001E42B5">
      <w:pPr>
        <w:pStyle w:val="B1"/>
      </w:pPr>
      <w:r>
        <w:rPr>
          <w:b/>
        </w:rPr>
        <w:t>1)</w:t>
      </w:r>
      <w:r>
        <w:rPr>
          <w:b/>
        </w:rPr>
        <w:tab/>
        <w:t>Performance measurement is ready:</w:t>
      </w:r>
      <w:r>
        <w:t xml:space="preserve"> The performance measurement related to the EAS</w:t>
      </w:r>
      <w:r>
        <w:rPr>
          <w:rFonts w:ascii="Arial" w:hAnsi="Arial"/>
          <w:b/>
        </w:rPr>
        <w:t xml:space="preserve"> </w:t>
      </w:r>
      <w:r>
        <w:t>is ready. The performance measurements could e.g.</w:t>
      </w:r>
      <w:r>
        <w:rPr>
          <w:lang w:val="en-US" w:eastAsia="ja-JP"/>
        </w:rPr>
        <w:t xml:space="preserve"> </w:t>
      </w:r>
      <w:r w:rsidRPr="002C372D">
        <w:rPr>
          <w:lang w:val="en-US" w:eastAsia="ja-JP"/>
        </w:rPr>
        <w:t xml:space="preserve">KPI or measurements </w:t>
      </w:r>
      <w:r>
        <w:rPr>
          <w:lang w:val="en-US" w:eastAsia="ja-JP"/>
        </w:rPr>
        <w:t>related to</w:t>
      </w:r>
      <w:r w:rsidRPr="002C372D">
        <w:rPr>
          <w:lang w:val="en-US" w:eastAsia="ja-JP"/>
        </w:rPr>
        <w:t xml:space="preserve"> KPIs requirement</w:t>
      </w:r>
      <w:r>
        <w:t>.</w:t>
      </w:r>
    </w:p>
    <w:p w14:paraId="75F726B7" w14:textId="77777777" w:rsidR="001E42B5" w:rsidRDefault="001E42B5" w:rsidP="001E42B5">
      <w:pPr>
        <w:pStyle w:val="B1"/>
      </w:pPr>
      <w:r>
        <w:rPr>
          <w:b/>
        </w:rPr>
        <w:t>1ch-a)</w:t>
      </w:r>
      <w:r>
        <w:rPr>
          <w:b/>
        </w:rPr>
        <w:tab/>
        <w:t>Charging Data Request [Event]:</w:t>
      </w:r>
      <w:r>
        <w:t xml:space="preserve"> The MnS Producer generates charging data related to the collected performance data and sends the charging data request for the CHF to process the related charging data for CDR generation purpose.</w:t>
      </w:r>
    </w:p>
    <w:p w14:paraId="2595331E" w14:textId="77777777" w:rsidR="001E42B5" w:rsidRDefault="001E42B5" w:rsidP="001E42B5">
      <w:pPr>
        <w:pStyle w:val="B1"/>
      </w:pPr>
      <w:r>
        <w:rPr>
          <w:b/>
        </w:rPr>
        <w:t>1ch-b)</w:t>
      </w:r>
      <w:r>
        <w:rPr>
          <w:b/>
        </w:rPr>
        <w:tab/>
        <w:t xml:space="preserve"> </w:t>
      </w:r>
      <w:r>
        <w:rPr>
          <w:b/>
          <w:lang w:eastAsia="zh-CN"/>
        </w:rPr>
        <w:t>Create</w:t>
      </w:r>
      <w:r>
        <w:rPr>
          <w:b/>
        </w:rPr>
        <w:t xml:space="preserve"> CDR:</w:t>
      </w:r>
      <w:r>
        <w:t xml:space="preserve"> the CHF stores received information and </w:t>
      </w:r>
      <w:r>
        <w:rPr>
          <w:lang w:eastAsia="zh-CN"/>
        </w:rPr>
        <w:t>creates</w:t>
      </w:r>
      <w:r>
        <w:t xml:space="preserve"> a CDR related to the event.</w:t>
      </w:r>
    </w:p>
    <w:p w14:paraId="67D6CA75" w14:textId="77777777" w:rsidR="001E42B5" w:rsidRDefault="001E42B5" w:rsidP="001E42B5">
      <w:pPr>
        <w:pStyle w:val="B1"/>
      </w:pPr>
      <w:r>
        <w:rPr>
          <w:b/>
        </w:rPr>
        <w:t>1ch-c)</w:t>
      </w:r>
      <w:r>
        <w:rPr>
          <w:b/>
        </w:rPr>
        <w:tab/>
        <w:t>Charging Data Response [Event]:</w:t>
      </w:r>
      <w:r>
        <w:t xml:space="preserve"> The CHF informs the MnS Producer on the result of the request.</w:t>
      </w:r>
    </w:p>
    <w:p w14:paraId="3621CC10" w14:textId="77777777" w:rsidR="001E42B5" w:rsidRDefault="001E42B5" w:rsidP="001E42B5">
      <w:pPr>
        <w:pStyle w:val="B1"/>
      </w:pPr>
    </w:p>
    <w:p w14:paraId="499E4852" w14:textId="37553C7A" w:rsidR="001E42B5" w:rsidRDefault="001E42B5" w:rsidP="001E42B5">
      <w:pPr>
        <w:rPr>
          <w:b/>
          <w:bCs/>
        </w:rPr>
      </w:pPr>
      <w:r>
        <w:rPr>
          <w:b/>
          <w:bCs/>
        </w:rPr>
        <w:t>The solution with CEF enabling charging for MnS producer is illustrated in Figure 7.2.4.3-2.</w:t>
      </w:r>
    </w:p>
    <w:p w14:paraId="584948B4" w14:textId="77777777" w:rsidR="001E42B5" w:rsidRDefault="001E42B5" w:rsidP="001E42B5">
      <w:pPr>
        <w:jc w:val="center"/>
      </w:pPr>
      <w:r>
        <w:object w:dxaOrig="11820" w:dyaOrig="8930" w14:anchorId="36555986">
          <v:shape id="_x0000_i1033" type="#_x0000_t75" style="width:486pt;height:367pt" o:ole="">
            <v:imagedata r:id="rId39" o:title=""/>
          </v:shape>
          <o:OLEObject Type="Embed" ProgID="Visio.Drawing.15" ShapeID="_x0000_i1033" DrawAspect="Content" ObjectID="_1676781029" r:id="rId40"/>
        </w:object>
      </w:r>
    </w:p>
    <w:p w14:paraId="0E771635" w14:textId="5BFDD582" w:rsidR="001E42B5" w:rsidRDefault="001E42B5" w:rsidP="001E42B5">
      <w:pPr>
        <w:keepLines/>
        <w:spacing w:after="240"/>
        <w:jc w:val="center"/>
      </w:pPr>
      <w:r>
        <w:rPr>
          <w:rFonts w:ascii="Arial" w:hAnsi="Arial"/>
          <w:b/>
        </w:rPr>
        <w:t>Figure 7.3.4.3-2: E</w:t>
      </w:r>
      <w:r w:rsidRPr="00B77931">
        <w:rPr>
          <w:rFonts w:ascii="Arial" w:hAnsi="Arial"/>
          <w:b/>
        </w:rPr>
        <w:t>dge enabling infrastructure resource</w:t>
      </w:r>
      <w:r w:rsidRPr="00B77931" w:rsidDel="00222A04">
        <w:rPr>
          <w:rFonts w:ascii="Arial" w:hAnsi="Arial"/>
          <w:b/>
        </w:rPr>
        <w:t xml:space="preserve"> </w:t>
      </w:r>
      <w:r w:rsidRPr="00B77931">
        <w:rPr>
          <w:rFonts w:ascii="Arial" w:hAnsi="Arial"/>
          <w:b/>
        </w:rPr>
        <w:t>performance charging</w:t>
      </w:r>
      <w:r w:rsidDel="00B77931">
        <w:rPr>
          <w:rFonts w:ascii="Arial" w:hAnsi="Arial"/>
          <w:b/>
        </w:rPr>
        <w:t xml:space="preserve"> </w:t>
      </w:r>
      <w:r>
        <w:rPr>
          <w:rFonts w:ascii="Arial" w:hAnsi="Arial"/>
          <w:b/>
        </w:rPr>
        <w:t>(with CEF enabling charging for MnS producer) - PEC</w:t>
      </w:r>
    </w:p>
    <w:p w14:paraId="099BA98D" w14:textId="77777777" w:rsidR="001E42B5" w:rsidRDefault="001E42B5" w:rsidP="001E42B5">
      <w:r>
        <w:t>This solution uses performance data to report the usage of edge computing.</w:t>
      </w:r>
    </w:p>
    <w:p w14:paraId="33C445D6" w14:textId="77777777" w:rsidR="001E42B5" w:rsidRDefault="001E42B5" w:rsidP="001E42B5">
      <w:r>
        <w:t xml:space="preserve">The CHF needs to consume the MnS to create measurement job (see TS 28.550 [15] and TS 28.622 [16]) and subscribes to notifications for the performance measurement reporting when the file data reporting mechanism is chosen (see TS 28.550 [15] and TS 28.532 [17]).  </w:t>
      </w:r>
    </w:p>
    <w:p w14:paraId="0BB804C0" w14:textId="77777777" w:rsidR="001E42B5" w:rsidRDefault="001E42B5" w:rsidP="001E42B5">
      <w:pPr>
        <w:pStyle w:val="B1"/>
      </w:pPr>
      <w:r>
        <w:rPr>
          <w:b/>
        </w:rPr>
        <w:t>1)</w:t>
      </w:r>
      <w:r>
        <w:rPr>
          <w:b/>
        </w:rPr>
        <w:tab/>
        <w:t>Performance measurement report:</w:t>
      </w:r>
      <w:r>
        <w:t xml:space="preserve"> The performance measurement related to the EAS</w:t>
      </w:r>
      <w:r>
        <w:rPr>
          <w:rFonts w:ascii="Arial" w:hAnsi="Arial"/>
          <w:b/>
        </w:rPr>
        <w:t xml:space="preserve"> </w:t>
      </w:r>
      <w:r>
        <w:t>is ready. The performance measurements could e.g.</w:t>
      </w:r>
      <w:r>
        <w:rPr>
          <w:lang w:val="en-US" w:eastAsia="ja-JP"/>
        </w:rPr>
        <w:t xml:space="preserve"> </w:t>
      </w:r>
      <w:r w:rsidRPr="002C372D">
        <w:rPr>
          <w:lang w:val="en-US" w:eastAsia="ja-JP"/>
        </w:rPr>
        <w:t xml:space="preserve">KPI or measurements </w:t>
      </w:r>
      <w:r>
        <w:rPr>
          <w:lang w:val="en-US" w:eastAsia="ja-JP"/>
        </w:rPr>
        <w:t>related to</w:t>
      </w:r>
      <w:r w:rsidRPr="002C372D">
        <w:rPr>
          <w:lang w:val="en-US" w:eastAsia="ja-JP"/>
        </w:rPr>
        <w:t xml:space="preserve"> KPIs requirement</w:t>
      </w:r>
      <w:r>
        <w:t>.</w:t>
      </w:r>
    </w:p>
    <w:p w14:paraId="2D9B03B5" w14:textId="77777777" w:rsidR="001E42B5" w:rsidRDefault="001E42B5" w:rsidP="001E42B5">
      <w:pPr>
        <w:pStyle w:val="B1"/>
        <w:ind w:firstLine="0"/>
        <w:rPr>
          <w:rFonts w:ascii="Courier New" w:hAnsi="Courier New" w:cs="Courier New"/>
        </w:rPr>
      </w:pPr>
      <w:r>
        <w:t xml:space="preserve">The MnS producer reports the performance measurements to the CEF according the reporting method selected by the CEF. The performance measurement could be reported by a </w:t>
      </w:r>
      <w:r>
        <w:rPr>
          <w:rFonts w:ascii="Courier New" w:hAnsi="Courier New" w:cs="Courier New"/>
        </w:rPr>
        <w:t xml:space="preserve">notifyFileReady </w:t>
      </w:r>
      <w:r>
        <w:t xml:space="preserve">notification (see TS 28.532 [17]) if the file data reporting method is selected, or by the </w:t>
      </w:r>
      <w:r>
        <w:rPr>
          <w:rFonts w:ascii="Courier New" w:hAnsi="Courier New" w:cs="Courier New"/>
        </w:rPr>
        <w:t>reportStreamData</w:t>
      </w:r>
      <w:r>
        <w:rPr>
          <w:lang w:eastAsia="zh-CN"/>
        </w:rPr>
        <w:t xml:space="preserve"> operation following the successful streaming connection establishment with the CEF (see TS 28.532 [17]) if the streaming data reporting method is selected.</w:t>
      </w:r>
      <w:r>
        <w:rPr>
          <w:rFonts w:ascii="Courier New" w:hAnsi="Courier New" w:cs="Courier New"/>
        </w:rPr>
        <w:t xml:space="preserve"> </w:t>
      </w:r>
    </w:p>
    <w:p w14:paraId="2EE9F4F2" w14:textId="77777777" w:rsidR="001E42B5" w:rsidRPr="00F033CA" w:rsidRDefault="001E42B5" w:rsidP="001E42B5">
      <w:pPr>
        <w:pStyle w:val="EditorsNote"/>
        <w:rPr>
          <w:lang w:bidi="ar-IQ"/>
        </w:rPr>
      </w:pPr>
      <w:bookmarkStart w:id="102" w:name="_Hlk51856754"/>
      <w:r>
        <w:rPr>
          <w:lang w:bidi="ar-IQ"/>
        </w:rPr>
        <w:t>Editor’s Note: How the different alternatives will impact the flow is FFS.</w:t>
      </w:r>
      <w:bookmarkEnd w:id="102"/>
    </w:p>
    <w:p w14:paraId="6066B89C" w14:textId="77777777" w:rsidR="001E42B5" w:rsidRDefault="001E42B5" w:rsidP="001E42B5">
      <w:pPr>
        <w:pStyle w:val="B1"/>
      </w:pPr>
      <w:r>
        <w:rPr>
          <w:b/>
        </w:rPr>
        <w:t>1ch-a)</w:t>
      </w:r>
      <w:r>
        <w:rPr>
          <w:b/>
        </w:rPr>
        <w:tab/>
        <w:t>Charging Data Request [Event]:</w:t>
      </w:r>
      <w:r>
        <w:t xml:space="preserve"> The CEF generates charging data related to the collected performance measurement and sends the charging data request for the CHF to process the related charging data for CDR generation purpose.</w:t>
      </w:r>
    </w:p>
    <w:p w14:paraId="5FC52A90" w14:textId="77777777" w:rsidR="001E42B5" w:rsidRDefault="001E42B5" w:rsidP="001E42B5">
      <w:pPr>
        <w:pStyle w:val="B1"/>
      </w:pPr>
      <w:r>
        <w:rPr>
          <w:b/>
        </w:rPr>
        <w:t>1ch-b)</w:t>
      </w:r>
      <w:r>
        <w:rPr>
          <w:b/>
        </w:rPr>
        <w:tab/>
        <w:t xml:space="preserve"> </w:t>
      </w:r>
      <w:r>
        <w:rPr>
          <w:b/>
          <w:lang w:eastAsia="zh-CN"/>
        </w:rPr>
        <w:t>Create</w:t>
      </w:r>
      <w:r>
        <w:rPr>
          <w:b/>
        </w:rPr>
        <w:t xml:space="preserve"> CDR:</w:t>
      </w:r>
      <w:r>
        <w:t xml:space="preserve"> the CHF stores received information and </w:t>
      </w:r>
      <w:r>
        <w:rPr>
          <w:lang w:eastAsia="zh-CN"/>
        </w:rPr>
        <w:t>creates</w:t>
      </w:r>
      <w:r>
        <w:t xml:space="preserve"> a CDR related to the event.</w:t>
      </w:r>
    </w:p>
    <w:p w14:paraId="29FEB3C0" w14:textId="77777777" w:rsidR="001E42B5" w:rsidRDefault="001E42B5" w:rsidP="001E42B5">
      <w:pPr>
        <w:pStyle w:val="B1"/>
      </w:pPr>
      <w:r>
        <w:rPr>
          <w:b/>
        </w:rPr>
        <w:t>1ch-c)</w:t>
      </w:r>
      <w:r>
        <w:rPr>
          <w:b/>
        </w:rPr>
        <w:tab/>
        <w:t>Charging Data Response [Event]:</w:t>
      </w:r>
      <w:r>
        <w:t xml:space="preserve"> The CHF informs the CEF on the result of the request.</w:t>
      </w:r>
    </w:p>
    <w:p w14:paraId="68037170" w14:textId="00D06B0F" w:rsidR="00684BD1" w:rsidRPr="000C41C7" w:rsidRDefault="00684BD1" w:rsidP="00684BD1">
      <w:pPr>
        <w:pStyle w:val="Heading3"/>
      </w:pPr>
      <w:bookmarkStart w:id="103" w:name="_Toc66166068"/>
      <w:r>
        <w:lastRenderedPageBreak/>
        <w:t>7.</w:t>
      </w:r>
      <w:r w:rsidR="00C459FE">
        <w:t>2</w:t>
      </w:r>
      <w:r>
        <w:t>.5</w:t>
      </w:r>
      <w:r>
        <w:tab/>
        <w:t>Evaluation</w:t>
      </w:r>
      <w:bookmarkEnd w:id="103"/>
    </w:p>
    <w:p w14:paraId="6723D404" w14:textId="409468FA" w:rsidR="00684BD1" w:rsidRDefault="00684BD1" w:rsidP="00684BD1">
      <w:pPr>
        <w:pStyle w:val="Heading3"/>
      </w:pPr>
      <w:bookmarkStart w:id="104" w:name="_Toc66166069"/>
      <w:r>
        <w:t>7.</w:t>
      </w:r>
      <w:r w:rsidR="00780CA6">
        <w:t>2</w:t>
      </w:r>
      <w:r>
        <w:t>.6</w:t>
      </w:r>
      <w:r>
        <w:tab/>
        <w:t>Conclusion</w:t>
      </w:r>
      <w:bookmarkEnd w:id="104"/>
    </w:p>
    <w:p w14:paraId="07748D57" w14:textId="4E21BA09" w:rsidR="006B3755" w:rsidRDefault="006B3755" w:rsidP="006B3755">
      <w:pPr>
        <w:pStyle w:val="Heading2"/>
        <w:overflowPunct w:val="0"/>
        <w:autoSpaceDE w:val="0"/>
        <w:autoSpaceDN w:val="0"/>
        <w:adjustRightInd w:val="0"/>
        <w:textAlignment w:val="baseline"/>
      </w:pPr>
      <w:bookmarkStart w:id="105" w:name="_Toc66166070"/>
      <w:r>
        <w:t>7.3</w:t>
      </w:r>
      <w:r>
        <w:tab/>
        <w:t>Charging for edge application server deployment</w:t>
      </w:r>
      <w:bookmarkEnd w:id="105"/>
    </w:p>
    <w:p w14:paraId="1D5EE42D" w14:textId="77777777" w:rsidR="006B3755" w:rsidRDefault="006B3755" w:rsidP="006B3755">
      <w:pPr>
        <w:pStyle w:val="Heading3"/>
      </w:pPr>
      <w:bookmarkStart w:id="106" w:name="_Toc66166071"/>
      <w:r>
        <w:t>7.3.1</w:t>
      </w:r>
      <w:r>
        <w:tab/>
        <w:t>Use case</w:t>
      </w:r>
      <w:bookmarkEnd w:id="106"/>
    </w:p>
    <w:p w14:paraId="0FFF687F" w14:textId="4D2AF5D9" w:rsidR="006B3755" w:rsidRDefault="006B3755" w:rsidP="006B3755">
      <w:pPr>
        <w:keepNext/>
      </w:pPr>
      <w:r>
        <w:t>ECSP provides the EDN environment and infrastructure resources and capabilities (e.g. virtual CPU, memory, disk and network resources) to ASP to enable the EAS to be running in the EDN.</w:t>
      </w:r>
    </w:p>
    <w:p w14:paraId="5458918C" w14:textId="2CA89CE0" w:rsidR="006B3755" w:rsidRDefault="006B3755" w:rsidP="006B3755">
      <w:pPr>
        <w:keepNext/>
      </w:pPr>
      <w:r>
        <w:t>ECSP provides edge enabling services to ASP to enable the EAS to be running in the EDN:</w:t>
      </w:r>
    </w:p>
    <w:p w14:paraId="64D497A7" w14:textId="77777777" w:rsidR="006B3755" w:rsidRDefault="006B3755" w:rsidP="006B3755">
      <w:pPr>
        <w:keepNext/>
        <w:ind w:left="630" w:hanging="346"/>
      </w:pPr>
      <w:r>
        <w:t>-</w:t>
      </w:r>
      <w:r>
        <w:tab/>
        <w:t xml:space="preserve">EAS deployment (e.g., EAS instantiation, upgrade, termination, etc.); </w:t>
      </w:r>
    </w:p>
    <w:p w14:paraId="4BAD60C3" w14:textId="0182B888" w:rsidR="006B3755" w:rsidRDefault="006B3755" w:rsidP="006B3755">
      <w:pPr>
        <w:keepNext/>
      </w:pPr>
      <w:r>
        <w:t>ECSP may charge the ASP for the infrastructure resources and services provided to enable and support the EAS(s). This inter-provider charging may be based on the</w:t>
      </w:r>
      <w:r w:rsidRPr="009A2E85">
        <w:t xml:space="preserve"> </w:t>
      </w:r>
      <w:r>
        <w:t>infrastructure resources</w:t>
      </w:r>
      <w:r w:rsidRPr="00184E91">
        <w:t xml:space="preserve"> </w:t>
      </w:r>
      <w:r>
        <w:t>allocated to the EAS(s).</w:t>
      </w:r>
    </w:p>
    <w:p w14:paraId="5565F85F" w14:textId="77777777" w:rsidR="006B3755" w:rsidRDefault="006B3755" w:rsidP="006B3755">
      <w:pPr>
        <w:pStyle w:val="Heading3"/>
      </w:pPr>
      <w:bookmarkStart w:id="107" w:name="_Toc66166072"/>
      <w:r>
        <w:t>7.3.2</w:t>
      </w:r>
      <w:r>
        <w:tab/>
        <w:t>Potential charging requirements</w:t>
      </w:r>
      <w:bookmarkEnd w:id="107"/>
    </w:p>
    <w:p w14:paraId="4ED4B869" w14:textId="0163C2C6" w:rsidR="006B3755" w:rsidRDefault="006B3755" w:rsidP="006B3755">
      <w:r w:rsidRPr="00134408">
        <w:rPr>
          <w:rFonts w:eastAsia="Malgun Gothic"/>
          <w:b/>
          <w:lang w:eastAsia="ko-KR"/>
        </w:rPr>
        <w:t>REQ-</w:t>
      </w:r>
      <w:r w:rsidRPr="00134408">
        <w:rPr>
          <w:b/>
          <w:lang w:eastAsia="zh-CN"/>
        </w:rPr>
        <w:t>CH</w:t>
      </w:r>
      <w:r>
        <w:rPr>
          <w:b/>
          <w:lang w:eastAsia="zh-CN"/>
        </w:rPr>
        <w:t>_EC_EA-01:</w:t>
      </w:r>
      <w:r>
        <w:t xml:space="preserve"> The charging mechanism for ECSP should support </w:t>
      </w:r>
      <w:r w:rsidRPr="00F2087D">
        <w:t xml:space="preserve">converged charging </w:t>
      </w:r>
      <w:r>
        <w:t>for the following EAS deployment related procedures:</w:t>
      </w:r>
    </w:p>
    <w:p w14:paraId="51B360CC" w14:textId="77777777" w:rsidR="006B3755" w:rsidRDefault="006B3755" w:rsidP="006B3755">
      <w:pPr>
        <w:keepNext/>
        <w:ind w:left="630" w:hanging="346"/>
      </w:pPr>
      <w:r>
        <w:t>-</w:t>
      </w:r>
      <w:r>
        <w:tab/>
        <w:t>EAS instantiation;</w:t>
      </w:r>
    </w:p>
    <w:p w14:paraId="699544FA" w14:textId="77777777" w:rsidR="006B3755" w:rsidRDefault="006B3755" w:rsidP="006B3755">
      <w:pPr>
        <w:keepNext/>
        <w:ind w:left="630" w:hanging="346"/>
      </w:pPr>
      <w:r>
        <w:t>-</w:t>
      </w:r>
      <w:r>
        <w:tab/>
        <w:t xml:space="preserve">EAS upgrade; </w:t>
      </w:r>
    </w:p>
    <w:p w14:paraId="2EF46A1E" w14:textId="24BCDCC8" w:rsidR="006B3755" w:rsidRDefault="006B3755" w:rsidP="006B3755">
      <w:pPr>
        <w:keepNext/>
        <w:ind w:left="630" w:hanging="346"/>
      </w:pPr>
      <w:r>
        <w:t>-</w:t>
      </w:r>
      <w:r>
        <w:tab/>
        <w:t>EAS termination;</w:t>
      </w:r>
    </w:p>
    <w:p w14:paraId="666ADBF7" w14:textId="77777777" w:rsidR="006B3755" w:rsidRDefault="006B3755" w:rsidP="006B3755">
      <w:pPr>
        <w:pStyle w:val="Heading3"/>
      </w:pPr>
      <w:bookmarkStart w:id="108" w:name="_Toc66166073"/>
      <w:r>
        <w:t>7.3.3</w:t>
      </w:r>
      <w:r>
        <w:tab/>
        <w:t>Key issues</w:t>
      </w:r>
      <w:bookmarkEnd w:id="108"/>
    </w:p>
    <w:p w14:paraId="2C857629" w14:textId="77777777" w:rsidR="006B3755" w:rsidRDefault="006B3755" w:rsidP="006B3755">
      <w:r>
        <w:t>The following key issues are identified:</w:t>
      </w:r>
    </w:p>
    <w:p w14:paraId="6C188467" w14:textId="50F02001" w:rsidR="006B3755" w:rsidRPr="008B31C3" w:rsidRDefault="006B3755" w:rsidP="006B3755">
      <w:pPr>
        <w:ind w:left="360" w:hanging="360"/>
      </w:pPr>
      <w:r w:rsidRPr="00B95774">
        <w:t>-</w:t>
      </w:r>
      <w:r w:rsidRPr="00B95774">
        <w:tab/>
      </w:r>
      <w:r w:rsidRPr="0066657B">
        <w:rPr>
          <w:b/>
          <w:bCs/>
        </w:rPr>
        <w:t>Key Issue #</w:t>
      </w:r>
      <w:r>
        <w:rPr>
          <w:b/>
          <w:bCs/>
        </w:rPr>
        <w:t>3a</w:t>
      </w:r>
      <w:r w:rsidRPr="00B95774">
        <w:t xml:space="preserve">: </w:t>
      </w:r>
      <w:r>
        <w:t xml:space="preserve">How does the charging mechanism for ECSP support </w:t>
      </w:r>
      <w:r w:rsidRPr="00F2087D">
        <w:t>converged charging</w:t>
      </w:r>
      <w:r>
        <w:t xml:space="preserve"> for the EAS deployment related procedures as depicted in </w:t>
      </w:r>
      <w:r w:rsidRPr="00134408">
        <w:rPr>
          <w:rFonts w:eastAsia="Malgun Gothic"/>
          <w:b/>
          <w:lang w:eastAsia="ko-KR"/>
        </w:rPr>
        <w:t>REQ-</w:t>
      </w:r>
      <w:r w:rsidRPr="00134408">
        <w:rPr>
          <w:b/>
          <w:lang w:eastAsia="zh-CN"/>
        </w:rPr>
        <w:t>CH</w:t>
      </w:r>
      <w:r>
        <w:rPr>
          <w:b/>
          <w:lang w:eastAsia="zh-CN"/>
        </w:rPr>
        <w:t>_EC_EA</w:t>
      </w:r>
      <w:r w:rsidRPr="00134408">
        <w:rPr>
          <w:rFonts w:eastAsia="Malgun Gothic"/>
          <w:b/>
          <w:lang w:eastAsia="ko-KR"/>
        </w:rPr>
        <w:t>-</w:t>
      </w:r>
      <w:r w:rsidRPr="00134408">
        <w:rPr>
          <w:rFonts w:hint="eastAsia"/>
          <w:b/>
          <w:lang w:eastAsia="zh-CN"/>
        </w:rPr>
        <w:t>0</w:t>
      </w:r>
      <w:r>
        <w:rPr>
          <w:b/>
          <w:lang w:eastAsia="zh-CN"/>
        </w:rPr>
        <w:t>1</w:t>
      </w:r>
      <w:r w:rsidRPr="00CF331F">
        <w:rPr>
          <w:lang w:bidi="ar-IQ"/>
        </w:rPr>
        <w:t>.</w:t>
      </w:r>
    </w:p>
    <w:p w14:paraId="20FA2445" w14:textId="793B0630" w:rsidR="006B3755" w:rsidRDefault="006B3755" w:rsidP="006B3755">
      <w:pPr>
        <w:ind w:left="360" w:hanging="360"/>
      </w:pPr>
    </w:p>
    <w:p w14:paraId="374E3625" w14:textId="77777777" w:rsidR="006B3755" w:rsidRDefault="006B3755" w:rsidP="006B3755">
      <w:pPr>
        <w:pStyle w:val="Heading3"/>
      </w:pPr>
      <w:bookmarkStart w:id="109" w:name="_Toc66166074"/>
      <w:r>
        <w:t>7.3.4</w:t>
      </w:r>
      <w:r>
        <w:tab/>
        <w:t>Possible solutions</w:t>
      </w:r>
      <w:bookmarkEnd w:id="109"/>
    </w:p>
    <w:p w14:paraId="4E80036E" w14:textId="77777777" w:rsidR="006B3755" w:rsidRDefault="006B3755" w:rsidP="006B3755">
      <w:pPr>
        <w:pStyle w:val="Heading4"/>
      </w:pPr>
      <w:bookmarkStart w:id="110" w:name="_Toc66166075"/>
      <w:r>
        <w:t>7.3.4.1</w:t>
      </w:r>
      <w:r>
        <w:tab/>
        <w:t>Potential charging architectures</w:t>
      </w:r>
      <w:bookmarkEnd w:id="110"/>
    </w:p>
    <w:p w14:paraId="20107292" w14:textId="686969FA" w:rsidR="006B3755" w:rsidRDefault="006B3755" w:rsidP="006B3755">
      <w:r>
        <w:t>The possible solutions for charging for edge enabling infrastructure resources and services are based on the following potential converged charging architectures. In these architectures, it is assumed that the MnS producer, CHF, CEF and Billing Domain are owned by the same ECSP.</w:t>
      </w:r>
    </w:p>
    <w:p w14:paraId="32081C30" w14:textId="77777777" w:rsidR="006B3755" w:rsidRDefault="006B3755" w:rsidP="006B3755">
      <w:pPr>
        <w:pStyle w:val="EditorsNote"/>
        <w:rPr>
          <w:lang w:eastAsia="zh-CN" w:bidi="ar-IQ"/>
        </w:rPr>
      </w:pPr>
      <w:r>
        <w:rPr>
          <w:lang w:eastAsia="zh-CN" w:bidi="ar-IQ"/>
        </w:rPr>
        <w:t>E</w:t>
      </w:r>
      <w:r>
        <w:rPr>
          <w:rFonts w:hint="eastAsia"/>
          <w:lang w:eastAsia="zh-CN" w:bidi="ar-IQ"/>
        </w:rPr>
        <w:t>d</w:t>
      </w:r>
      <w:r>
        <w:rPr>
          <w:lang w:eastAsia="zh-CN" w:bidi="ar-IQ"/>
        </w:rPr>
        <w:t>itor’s Note: The detailed solutions of the MnS for managing EES and EAS are being studied in the ongoing TR 28.814 [12].</w:t>
      </w:r>
    </w:p>
    <w:p w14:paraId="7C2E2C69" w14:textId="77777777" w:rsidR="006B3755" w:rsidRDefault="006B3755" w:rsidP="006B3755"/>
    <w:p w14:paraId="63923A74" w14:textId="77777777" w:rsidR="006B3755" w:rsidRPr="003148FB" w:rsidRDefault="006B3755" w:rsidP="006B3755">
      <w:pPr>
        <w:keepLines/>
        <w:spacing w:after="240"/>
        <w:jc w:val="center"/>
      </w:pPr>
      <w:r w:rsidRPr="003148FB">
        <w:object w:dxaOrig="8484" w:dyaOrig="9731" w14:anchorId="7C7AD1EF">
          <v:shape id="_x0000_i1035" type="#_x0000_t75" style="width:329.5pt;height:376.5pt" o:ole="">
            <v:imagedata r:id="rId29" o:title=""/>
          </v:shape>
          <o:OLEObject Type="Embed" ProgID="Visio.Drawing.15" ShapeID="_x0000_i1035" DrawAspect="Content" ObjectID="_1676781030" r:id="rId41"/>
        </w:object>
      </w:r>
    </w:p>
    <w:p w14:paraId="7BD96E0C" w14:textId="499CC424" w:rsidR="006B3755" w:rsidRDefault="006B3755" w:rsidP="006B3755">
      <w:pPr>
        <w:keepLines/>
        <w:spacing w:after="240"/>
        <w:jc w:val="center"/>
      </w:pPr>
      <w:r w:rsidRPr="003148FB">
        <w:rPr>
          <w:rFonts w:ascii="Arial" w:hAnsi="Arial"/>
          <w:b/>
        </w:rPr>
        <w:t>Figure 7.3.4.1-</w:t>
      </w:r>
      <w:r>
        <w:rPr>
          <w:rFonts w:ascii="Arial" w:hAnsi="Arial"/>
          <w:b/>
        </w:rPr>
        <w:t>1</w:t>
      </w:r>
      <w:r w:rsidRPr="00E81B7D">
        <w:rPr>
          <w:rFonts w:ascii="Arial" w:hAnsi="Arial"/>
          <w:b/>
        </w:rPr>
        <w:t xml:space="preserve">: Converged charging architecture for edge </w:t>
      </w:r>
      <w:r>
        <w:rPr>
          <w:rFonts w:ascii="Arial" w:hAnsi="Arial"/>
          <w:b/>
        </w:rPr>
        <w:t>application server deployment</w:t>
      </w:r>
      <w:r w:rsidRPr="00E81B7D">
        <w:rPr>
          <w:rFonts w:ascii="Arial" w:hAnsi="Arial"/>
          <w:b/>
        </w:rPr>
        <w:t xml:space="preserve"> with MnS producer supporting CTF</w:t>
      </w:r>
    </w:p>
    <w:p w14:paraId="5F5FB081" w14:textId="77777777" w:rsidR="006B3755" w:rsidRDefault="006B3755" w:rsidP="006B3755">
      <w:pPr>
        <w:jc w:val="center"/>
      </w:pPr>
      <w:r w:rsidRPr="003148FB">
        <w:object w:dxaOrig="11376" w:dyaOrig="9755" w14:anchorId="0ED4C72C">
          <v:shape id="_x0000_i1036" type="#_x0000_t75" style="width:376.5pt;height:323pt" o:ole="">
            <v:imagedata r:id="rId31" o:title=""/>
          </v:shape>
          <o:OLEObject Type="Embed" ProgID="Visio.Drawing.15" ShapeID="_x0000_i1036" DrawAspect="Content" ObjectID="_1676781031" r:id="rId42"/>
        </w:object>
      </w:r>
    </w:p>
    <w:p w14:paraId="75031F4C" w14:textId="69B1DFD8" w:rsidR="006B3755" w:rsidRPr="00F07682" w:rsidRDefault="006B3755" w:rsidP="006B3755">
      <w:pPr>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.1</w:t>
      </w:r>
      <w:r w:rsidRPr="00121A5D">
        <w:rPr>
          <w:rFonts w:ascii="Arial" w:hAnsi="Arial"/>
          <w:b/>
        </w:rPr>
        <w:t>-</w:t>
      </w:r>
      <w:r>
        <w:rPr>
          <w:rFonts w:ascii="Arial" w:hAnsi="Arial"/>
          <w:b/>
        </w:rPr>
        <w:t>2</w:t>
      </w:r>
      <w:r w:rsidRPr="00424394">
        <w:rPr>
          <w:rFonts w:ascii="Arial" w:hAnsi="Arial"/>
          <w:b/>
        </w:rPr>
        <w:t xml:space="preserve">: </w:t>
      </w:r>
      <w:r>
        <w:rPr>
          <w:rFonts w:ascii="Arial" w:hAnsi="Arial"/>
          <w:b/>
        </w:rPr>
        <w:t xml:space="preserve">Converged charging architecture for </w:t>
      </w:r>
      <w:r w:rsidRPr="0040736E">
        <w:rPr>
          <w:rFonts w:ascii="Arial" w:hAnsi="Arial"/>
          <w:b/>
        </w:rPr>
        <w:t xml:space="preserve">edge </w:t>
      </w:r>
      <w:r>
        <w:rPr>
          <w:rFonts w:ascii="Arial" w:hAnsi="Arial"/>
          <w:b/>
        </w:rPr>
        <w:t>application server deployment</w:t>
      </w:r>
      <w:r w:rsidRPr="0040736E">
        <w:rPr>
          <w:rFonts w:ascii="Arial" w:hAnsi="Arial"/>
          <w:b/>
        </w:rPr>
        <w:t xml:space="preserve"> </w:t>
      </w:r>
      <w:r>
        <w:rPr>
          <w:rFonts w:ascii="Arial" w:hAnsi="Arial"/>
          <w:b/>
        </w:rPr>
        <w:t>with MnS producer not supporting CTF</w:t>
      </w:r>
    </w:p>
    <w:p w14:paraId="1641DB8E" w14:textId="15A449CD" w:rsidR="006B3755" w:rsidRDefault="006B3755" w:rsidP="006B3755">
      <w:pPr>
        <w:pStyle w:val="Heading4"/>
      </w:pPr>
      <w:bookmarkStart w:id="111" w:name="_Toc66166076"/>
      <w:r>
        <w:t>7.3.4.2</w:t>
      </w:r>
      <w:r>
        <w:tab/>
        <w:t>Possible solutions for EAS deployment charging</w:t>
      </w:r>
      <w:bookmarkEnd w:id="111"/>
    </w:p>
    <w:p w14:paraId="77909AC5" w14:textId="77777777" w:rsidR="006B3755" w:rsidRDefault="006B3755" w:rsidP="006B3755">
      <w:r>
        <w:t>The charging for EAS deployment could be supported with CTF embedded in the MnS producer or with CEF to enable the charging for MnS producer.</w:t>
      </w:r>
    </w:p>
    <w:p w14:paraId="018E5CA6" w14:textId="2D78CC65" w:rsidR="006B3755" w:rsidRPr="00C1294A" w:rsidRDefault="006B3755" w:rsidP="006B3755">
      <w:pPr>
        <w:rPr>
          <w:b/>
          <w:bCs/>
        </w:rPr>
      </w:pPr>
      <w:r w:rsidRPr="00C1294A">
        <w:rPr>
          <w:b/>
          <w:bCs/>
        </w:rPr>
        <w:t>The solution with CTF embedded in the MnS producer is illustrated in Figure 7.3.4.</w:t>
      </w:r>
      <w:r>
        <w:rPr>
          <w:b/>
          <w:bCs/>
        </w:rPr>
        <w:t>2</w:t>
      </w:r>
      <w:r w:rsidRPr="00C1294A">
        <w:rPr>
          <w:b/>
          <w:bCs/>
        </w:rPr>
        <w:t>-</w:t>
      </w:r>
      <w:r>
        <w:rPr>
          <w:b/>
          <w:bCs/>
        </w:rPr>
        <w:t>1</w:t>
      </w:r>
      <w:r w:rsidRPr="00C1294A">
        <w:rPr>
          <w:b/>
          <w:bCs/>
        </w:rPr>
        <w:t>.</w:t>
      </w:r>
    </w:p>
    <w:p w14:paraId="4D850121" w14:textId="77777777" w:rsidR="006B3755" w:rsidRDefault="006B3755" w:rsidP="006B3755"/>
    <w:p w14:paraId="02892B01" w14:textId="77777777" w:rsidR="006B3755" w:rsidRDefault="006B3755" w:rsidP="006B3755">
      <w:pPr>
        <w:jc w:val="center"/>
      </w:pPr>
      <w:r>
        <w:object w:dxaOrig="10573" w:dyaOrig="8916" w14:anchorId="49340C5D">
          <v:shape id="_x0000_i1039" type="#_x0000_t75" style="width:350.5pt;height:296pt" o:ole="">
            <v:imagedata r:id="rId43" o:title=""/>
          </v:shape>
          <o:OLEObject Type="Embed" ProgID="Visio.Drawing.15" ShapeID="_x0000_i1039" DrawAspect="Content" ObjectID="_1676781032" r:id="rId44"/>
        </w:object>
      </w:r>
    </w:p>
    <w:p w14:paraId="63438666" w14:textId="0E460FFE" w:rsidR="006B3755" w:rsidRDefault="006B3755" w:rsidP="006B3755">
      <w:pPr>
        <w:keepLines/>
        <w:spacing w:after="240"/>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.2</w:t>
      </w:r>
      <w:r w:rsidRPr="00121A5D">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deployment</w:t>
      </w:r>
      <w:r w:rsidRPr="00FC6BE3">
        <w:rPr>
          <w:rFonts w:ascii="Arial" w:hAnsi="Arial"/>
          <w:b/>
        </w:rPr>
        <w:t xml:space="preserve"> </w:t>
      </w:r>
      <w:r>
        <w:rPr>
          <w:rFonts w:ascii="Arial" w:hAnsi="Arial"/>
          <w:b/>
        </w:rPr>
        <w:t>(with MnS producer supporting CTF) - PEC</w:t>
      </w:r>
    </w:p>
    <w:p w14:paraId="3087EA5F" w14:textId="77777777" w:rsidR="006B3755" w:rsidRDefault="006B3755" w:rsidP="006B3755">
      <w:pPr>
        <w:pStyle w:val="B1"/>
      </w:pPr>
      <w:r w:rsidRPr="00E81B7D">
        <w:rPr>
          <w:b/>
        </w:rPr>
        <w:t>1)</w:t>
      </w:r>
      <w:r w:rsidRPr="00E81B7D">
        <w:rPr>
          <w:b/>
        </w:rPr>
        <w:tab/>
        <w:t>EAS deployment request</w:t>
      </w:r>
      <w:r>
        <w:rPr>
          <w:b/>
        </w:rPr>
        <w:t>:</w:t>
      </w:r>
      <w:r w:rsidDel="00315949">
        <w:t xml:space="preserve"> </w:t>
      </w:r>
      <w:r>
        <w:t>The MnS consumer sends the EAS deployment request to the MnS producer, the EAS deployment request could be an instantiation request, an upgrade request or a termination request.</w:t>
      </w:r>
    </w:p>
    <w:p w14:paraId="69371DE5" w14:textId="77777777" w:rsidR="006B3755" w:rsidRDefault="006B3755" w:rsidP="006B3755">
      <w:pPr>
        <w:pStyle w:val="B1"/>
      </w:pPr>
      <w:r w:rsidRPr="00E81B7D">
        <w:rPr>
          <w:b/>
        </w:rPr>
        <w:t>2)</w:t>
      </w:r>
      <w:r w:rsidRPr="00E81B7D">
        <w:rPr>
          <w:b/>
        </w:rPr>
        <w:tab/>
        <w:t xml:space="preserve">EAS deployment process: </w:t>
      </w:r>
      <w:r w:rsidRPr="00E81B7D">
        <w:t xml:space="preserve">the MnS producer </w:t>
      </w:r>
      <w:r>
        <w:t>processes and executes the EAS deployment request</w:t>
      </w:r>
      <w:r w:rsidRPr="00E81B7D">
        <w:t xml:space="preserve"> according to the request.</w:t>
      </w:r>
    </w:p>
    <w:p w14:paraId="0282BCCD" w14:textId="77777777" w:rsidR="006B3755" w:rsidRDefault="006B3755" w:rsidP="006B3755">
      <w:pPr>
        <w:pStyle w:val="B1"/>
      </w:pPr>
      <w:r w:rsidRPr="00E81B7D">
        <w:rPr>
          <w:b/>
        </w:rPr>
        <w:t>3)</w:t>
      </w:r>
      <w:r>
        <w:rPr>
          <w:b/>
        </w:rPr>
        <w:tab/>
      </w:r>
      <w:r w:rsidRPr="00E81B7D">
        <w:rPr>
          <w:b/>
        </w:rPr>
        <w:t>EAS deployment response:</w:t>
      </w:r>
      <w:r w:rsidRPr="00E81B7D">
        <w:t xml:space="preserve"> The MnS consumer sends the EAS deployment request to the MnS producer.</w:t>
      </w:r>
    </w:p>
    <w:p w14:paraId="6C91B972" w14:textId="77777777" w:rsidR="006B3755" w:rsidRPr="00E81B7D" w:rsidRDefault="006B3755" w:rsidP="006B3755">
      <w:pPr>
        <w:pStyle w:val="B1"/>
      </w:pPr>
      <w:r w:rsidRPr="00E81B7D">
        <w:rPr>
          <w:b/>
        </w:rPr>
        <w:t>3</w:t>
      </w:r>
      <w:r>
        <w:rPr>
          <w:b/>
        </w:rPr>
        <w:t>ch-a</w:t>
      </w:r>
      <w:r w:rsidRPr="00E81B7D">
        <w:rPr>
          <w:b/>
        </w:rPr>
        <w:t>)</w:t>
      </w:r>
      <w:r w:rsidRPr="00E81B7D">
        <w:rPr>
          <w:b/>
        </w:rPr>
        <w:tab/>
        <w:t>Charging Data Request [Event]:</w:t>
      </w:r>
      <w:r w:rsidRPr="00E81B7D">
        <w:t xml:space="preserve"> The MnS Producer generates charging data related to the </w:t>
      </w:r>
      <w:r>
        <w:t>EAS deployment request</w:t>
      </w:r>
      <w:r w:rsidRPr="00E81B7D">
        <w:t xml:space="preserve"> and sends the charging data request for the CHF to process the related charging data for CDR generation purpose.</w:t>
      </w:r>
    </w:p>
    <w:p w14:paraId="2D84345E" w14:textId="77777777" w:rsidR="006B3755" w:rsidRPr="00E81B7D" w:rsidRDefault="006B3755" w:rsidP="006B3755">
      <w:pPr>
        <w:pStyle w:val="B1"/>
      </w:pPr>
      <w:r>
        <w:rPr>
          <w:b/>
        </w:rPr>
        <w:t>3ch-b</w:t>
      </w:r>
      <w:r w:rsidRPr="00E81B7D">
        <w:rPr>
          <w:b/>
        </w:rPr>
        <w:t>)</w:t>
      </w:r>
      <w:r w:rsidRPr="00E81B7D">
        <w:rPr>
          <w:b/>
        </w:rPr>
        <w:tab/>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43D9BE8F" w14:textId="77777777" w:rsidR="006B3755" w:rsidRPr="00E81B7D" w:rsidRDefault="006B3755" w:rsidP="006B3755">
      <w:pPr>
        <w:pStyle w:val="B1"/>
      </w:pPr>
      <w:r>
        <w:rPr>
          <w:b/>
        </w:rPr>
        <w:lastRenderedPageBreak/>
        <w:t>3ch-c</w:t>
      </w:r>
      <w:r w:rsidRPr="00E81B7D">
        <w:rPr>
          <w:b/>
        </w:rPr>
        <w:t>)</w:t>
      </w:r>
      <w:r w:rsidRPr="00E81B7D">
        <w:rPr>
          <w:b/>
        </w:rPr>
        <w:tab/>
        <w:t>Charging Data Response [Event]:</w:t>
      </w:r>
      <w:r w:rsidRPr="00E81B7D">
        <w:t xml:space="preserve"> The CHF informs the MnS Producer on the result of the request.</w:t>
      </w:r>
    </w:p>
    <w:p w14:paraId="13704792" w14:textId="77777777" w:rsidR="006B3755" w:rsidRDefault="006B3755" w:rsidP="006B3755">
      <w:pPr>
        <w:pStyle w:val="B1"/>
        <w:rPr>
          <w:lang w:eastAsia="zh-CN" w:bidi="ar-IQ"/>
        </w:rPr>
      </w:pPr>
    </w:p>
    <w:p w14:paraId="55767ACA" w14:textId="2517101F" w:rsidR="006B3755" w:rsidRPr="00C1294A" w:rsidRDefault="006B3755" w:rsidP="006B3755">
      <w:pPr>
        <w:rPr>
          <w:b/>
          <w:bCs/>
        </w:rPr>
      </w:pPr>
      <w:r w:rsidRPr="00C1294A">
        <w:rPr>
          <w:b/>
          <w:bCs/>
        </w:rPr>
        <w:t>The solution with CEF enabling charging for MnS producer is illustrated in Figure 7.3.4.</w:t>
      </w:r>
      <w:r>
        <w:rPr>
          <w:b/>
          <w:bCs/>
        </w:rPr>
        <w:t>2</w:t>
      </w:r>
      <w:r w:rsidDel="00CC490A">
        <w:rPr>
          <w:b/>
          <w:bCs/>
        </w:rPr>
        <w:t xml:space="preserve"> </w:t>
      </w:r>
      <w:r w:rsidRPr="00C1294A">
        <w:rPr>
          <w:b/>
          <w:bCs/>
        </w:rPr>
        <w:t>-</w:t>
      </w:r>
      <w:r>
        <w:rPr>
          <w:b/>
          <w:bCs/>
        </w:rPr>
        <w:t>2</w:t>
      </w:r>
      <w:r w:rsidRPr="00C1294A">
        <w:rPr>
          <w:b/>
          <w:bCs/>
        </w:rPr>
        <w:t>.</w:t>
      </w:r>
    </w:p>
    <w:p w14:paraId="3D516D8D" w14:textId="77777777" w:rsidR="006B3755" w:rsidRDefault="006B3755" w:rsidP="006B3755">
      <w:pPr>
        <w:jc w:val="center"/>
      </w:pPr>
      <w:r>
        <w:object w:dxaOrig="14281" w:dyaOrig="8940" w14:anchorId="6CCB36A2">
          <v:shape id="_x0000_i1040" type="#_x0000_t75" style="width:421.5pt;height:264pt" o:ole="">
            <v:imagedata r:id="rId45" o:title=""/>
          </v:shape>
          <o:OLEObject Type="Embed" ProgID="Visio.Drawing.15" ShapeID="_x0000_i1040" DrawAspect="Content" ObjectID="_1676781033" r:id="rId46"/>
        </w:object>
      </w:r>
    </w:p>
    <w:p w14:paraId="77E48FB6" w14:textId="00D23F25" w:rsidR="006B3755" w:rsidRDefault="006B3755" w:rsidP="006B3755">
      <w:pPr>
        <w:keepLines/>
        <w:spacing w:after="240"/>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.2</w:t>
      </w:r>
      <w:r w:rsidRPr="00121A5D">
        <w:rPr>
          <w:rFonts w:ascii="Arial" w:hAnsi="Arial"/>
          <w:b/>
        </w:rPr>
        <w:t>-</w:t>
      </w:r>
      <w:r>
        <w:rPr>
          <w:rFonts w:ascii="Arial" w:hAnsi="Arial"/>
          <w:b/>
        </w:rPr>
        <w:t>2</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deployment</w:t>
      </w:r>
      <w:r w:rsidRPr="00FC6BE3">
        <w:rPr>
          <w:rFonts w:ascii="Arial" w:hAnsi="Arial"/>
          <w:b/>
        </w:rPr>
        <w:t xml:space="preserve"> </w:t>
      </w:r>
      <w:r>
        <w:rPr>
          <w:rFonts w:ascii="Arial" w:hAnsi="Arial"/>
          <w:b/>
        </w:rPr>
        <w:t>(with CEF enabling charging for MnS producer) - PEC</w:t>
      </w:r>
    </w:p>
    <w:p w14:paraId="166A42FD" w14:textId="77777777" w:rsidR="006B3755" w:rsidRDefault="006B3755" w:rsidP="006B3755">
      <w:pPr>
        <w:pStyle w:val="B1"/>
      </w:pPr>
      <w:r w:rsidRPr="00E81B7D">
        <w:rPr>
          <w:b/>
        </w:rPr>
        <w:t>1)</w:t>
      </w:r>
      <w:r w:rsidRPr="00E81B7D">
        <w:rPr>
          <w:b/>
        </w:rPr>
        <w:tab/>
        <w:t>EAS deployment request</w:t>
      </w:r>
      <w:r>
        <w:rPr>
          <w:b/>
        </w:rPr>
        <w:t>:</w:t>
      </w:r>
      <w:r w:rsidDel="00315949">
        <w:t xml:space="preserve"> </w:t>
      </w:r>
      <w:r>
        <w:t>The MnS consumer sends the EAS deployment request to the MnS producer, the EAS deployment request could be an instantiation request, an upgrade request or a termination request.</w:t>
      </w:r>
    </w:p>
    <w:p w14:paraId="05989FC8" w14:textId="77777777" w:rsidR="006B3755" w:rsidRDefault="006B3755" w:rsidP="006B3755">
      <w:pPr>
        <w:pStyle w:val="B1"/>
      </w:pPr>
      <w:r w:rsidRPr="00E81B7D">
        <w:rPr>
          <w:b/>
        </w:rPr>
        <w:t>2)</w:t>
      </w:r>
      <w:r w:rsidRPr="00E81B7D">
        <w:rPr>
          <w:b/>
        </w:rPr>
        <w:tab/>
        <w:t xml:space="preserve">EAS deployment process: </w:t>
      </w:r>
      <w:r w:rsidRPr="00E81B7D">
        <w:t xml:space="preserve">the MnS producer </w:t>
      </w:r>
      <w:r>
        <w:t>processes and executes the EAS deployment request</w:t>
      </w:r>
      <w:r w:rsidRPr="00E81B7D">
        <w:t xml:space="preserve"> according to the request.</w:t>
      </w:r>
    </w:p>
    <w:p w14:paraId="4B367427" w14:textId="77777777" w:rsidR="006B3755" w:rsidRDefault="006B3755" w:rsidP="006B3755">
      <w:pPr>
        <w:pStyle w:val="B1"/>
      </w:pPr>
      <w:r w:rsidRPr="00E81B7D">
        <w:rPr>
          <w:b/>
        </w:rPr>
        <w:t>3)</w:t>
      </w:r>
      <w:r>
        <w:rPr>
          <w:b/>
        </w:rPr>
        <w:tab/>
      </w:r>
      <w:r w:rsidRPr="00E81B7D">
        <w:rPr>
          <w:b/>
        </w:rPr>
        <w:t>EAS deployment response:</w:t>
      </w:r>
      <w:r w:rsidRPr="00E81B7D">
        <w:t xml:space="preserve"> The MnS </w:t>
      </w:r>
      <w:r>
        <w:t>producer</w:t>
      </w:r>
      <w:r w:rsidRPr="00E81B7D">
        <w:t xml:space="preserve"> sends the EAS deployment request to the MnS </w:t>
      </w:r>
      <w:r>
        <w:t>consumer</w:t>
      </w:r>
      <w:r w:rsidRPr="00E81B7D">
        <w:t>.</w:t>
      </w:r>
    </w:p>
    <w:p w14:paraId="0312D45D" w14:textId="77777777" w:rsidR="006B3755" w:rsidRDefault="006B3755" w:rsidP="006B3755">
      <w:pPr>
        <w:pStyle w:val="B1"/>
      </w:pPr>
      <w:r>
        <w:rPr>
          <w:b/>
        </w:rPr>
        <w:t>4</w:t>
      </w:r>
      <w:r w:rsidRPr="00E81B7D">
        <w:rPr>
          <w:b/>
        </w:rPr>
        <w:t>)</w:t>
      </w:r>
      <w:r>
        <w:rPr>
          <w:b/>
        </w:rPr>
        <w:tab/>
      </w:r>
      <w:r w:rsidRPr="00E81B7D">
        <w:rPr>
          <w:b/>
        </w:rPr>
        <w:t xml:space="preserve">EAS deployment </w:t>
      </w:r>
      <w:r>
        <w:rPr>
          <w:b/>
        </w:rPr>
        <w:t>notification</w:t>
      </w:r>
      <w:r w:rsidRPr="00E81B7D">
        <w:rPr>
          <w:b/>
        </w:rPr>
        <w:t>:</w:t>
      </w:r>
      <w:r w:rsidRPr="00E81B7D">
        <w:t xml:space="preserve"> The MnS </w:t>
      </w:r>
      <w:r>
        <w:t>producer</w:t>
      </w:r>
      <w:r w:rsidRPr="00E81B7D">
        <w:t xml:space="preserve"> sends the EAS deployment </w:t>
      </w:r>
      <w:r>
        <w:t>notification</w:t>
      </w:r>
      <w:r w:rsidRPr="00E81B7D">
        <w:t xml:space="preserve"> to</w:t>
      </w:r>
      <w:r>
        <w:t xml:space="preserve"> the</w:t>
      </w:r>
      <w:r w:rsidRPr="00E81B7D">
        <w:t xml:space="preserve"> </w:t>
      </w:r>
      <w:r>
        <w:t>CEF</w:t>
      </w:r>
      <w:r w:rsidRPr="00E81B7D">
        <w:t>.</w:t>
      </w:r>
      <w:r>
        <w:t xml:space="preserve"> That means the CEF needs to subscribe to the </w:t>
      </w:r>
      <w:r w:rsidRPr="00E81B7D">
        <w:t xml:space="preserve">EAS deployment </w:t>
      </w:r>
      <w:r>
        <w:t>notification from the MnS producer beforehand.</w:t>
      </w:r>
    </w:p>
    <w:p w14:paraId="04699F3F" w14:textId="77777777" w:rsidR="006B3755" w:rsidRPr="00E81B7D" w:rsidRDefault="006B3755" w:rsidP="006B3755">
      <w:pPr>
        <w:pStyle w:val="B1"/>
      </w:pPr>
      <w:r>
        <w:rPr>
          <w:b/>
        </w:rPr>
        <w:t>4ch-a</w:t>
      </w:r>
      <w:r w:rsidRPr="00E81B7D">
        <w:rPr>
          <w:b/>
        </w:rPr>
        <w:t>)</w:t>
      </w:r>
      <w:r w:rsidRPr="00E81B7D">
        <w:rPr>
          <w:b/>
        </w:rPr>
        <w:tab/>
        <w:t>Charging Data Request [Event]:</w:t>
      </w:r>
      <w:r w:rsidRPr="00E81B7D">
        <w:t xml:space="preserve"> The </w:t>
      </w:r>
      <w:r>
        <w:t>CEF</w:t>
      </w:r>
      <w:r w:rsidRPr="00E81B7D">
        <w:t xml:space="preserve"> generates charging data related to the </w:t>
      </w:r>
      <w:r>
        <w:t>EAS deployment notification</w:t>
      </w:r>
      <w:r w:rsidRPr="00E81B7D">
        <w:t xml:space="preserve"> and sends the charging data request for the CHF to process the related charging data for CDR generation purpose.</w:t>
      </w:r>
    </w:p>
    <w:p w14:paraId="630EF4DA" w14:textId="77777777" w:rsidR="006B3755" w:rsidRPr="00E81B7D" w:rsidRDefault="006B3755" w:rsidP="006B3755">
      <w:pPr>
        <w:pStyle w:val="B1"/>
      </w:pPr>
      <w:r>
        <w:rPr>
          <w:b/>
        </w:rPr>
        <w:t>4ch-b</w:t>
      </w:r>
      <w:r w:rsidRPr="00E81B7D">
        <w:rPr>
          <w:b/>
        </w:rPr>
        <w:t>)</w:t>
      </w:r>
      <w:r w:rsidRPr="00E81B7D">
        <w:rPr>
          <w:b/>
        </w:rPr>
        <w:tab/>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4FD42C2C" w14:textId="77777777" w:rsidR="006B3755" w:rsidRPr="00E81B7D" w:rsidRDefault="006B3755" w:rsidP="006B3755">
      <w:pPr>
        <w:pStyle w:val="B1"/>
      </w:pPr>
      <w:r>
        <w:rPr>
          <w:b/>
        </w:rPr>
        <w:t>4ch-c</w:t>
      </w:r>
      <w:r w:rsidRPr="00E81B7D">
        <w:rPr>
          <w:b/>
        </w:rPr>
        <w:t>)</w:t>
      </w:r>
      <w:r w:rsidRPr="00E81B7D">
        <w:rPr>
          <w:b/>
        </w:rPr>
        <w:tab/>
        <w:t>Charging Data Response [Event]:</w:t>
      </w:r>
      <w:r w:rsidRPr="00E81B7D">
        <w:t xml:space="preserve"> The CHF informs the </w:t>
      </w:r>
      <w:r>
        <w:t>CEF</w:t>
      </w:r>
      <w:r w:rsidRPr="00E81B7D">
        <w:t xml:space="preserve"> on the result of the request.</w:t>
      </w:r>
    </w:p>
    <w:p w14:paraId="70A12F48" w14:textId="77777777" w:rsidR="006B3755" w:rsidRDefault="006B3755" w:rsidP="006B3755">
      <w:pPr>
        <w:pStyle w:val="Heading3"/>
      </w:pPr>
      <w:bookmarkStart w:id="112" w:name="_Toc66166077"/>
      <w:r>
        <w:t>7.3.5</w:t>
      </w:r>
      <w:r>
        <w:tab/>
        <w:t>Evaluation</w:t>
      </w:r>
      <w:bookmarkEnd w:id="112"/>
    </w:p>
    <w:p w14:paraId="729FDB55" w14:textId="77777777" w:rsidR="006B3755" w:rsidRPr="00CC490A" w:rsidRDefault="006B3755" w:rsidP="006B3755"/>
    <w:p w14:paraId="79AE4795" w14:textId="77777777" w:rsidR="006B3755" w:rsidRDefault="006B3755" w:rsidP="006B3755">
      <w:pPr>
        <w:pStyle w:val="Heading3"/>
      </w:pPr>
      <w:bookmarkStart w:id="113" w:name="_Toc66166078"/>
      <w:r>
        <w:lastRenderedPageBreak/>
        <w:t>7.3.6</w:t>
      </w:r>
      <w:r>
        <w:tab/>
        <w:t>Conclusion</w:t>
      </w:r>
      <w:bookmarkEnd w:id="113"/>
    </w:p>
    <w:p w14:paraId="6D02B078" w14:textId="77777777" w:rsidR="000943E9" w:rsidRDefault="000943E9" w:rsidP="000943E9">
      <w:pPr>
        <w:pStyle w:val="Heading2"/>
        <w:overflowPunct w:val="0"/>
        <w:autoSpaceDE w:val="0"/>
        <w:autoSpaceDN w:val="0"/>
        <w:adjustRightInd w:val="0"/>
        <w:textAlignment w:val="baseline"/>
      </w:pPr>
      <w:bookmarkStart w:id="114" w:name="_Toc66166079"/>
      <w:bookmarkEnd w:id="91"/>
      <w:r>
        <w:t>7.4</w:t>
      </w:r>
      <w:r>
        <w:tab/>
        <w:t>Charging for edge enabling services usage</w:t>
      </w:r>
      <w:bookmarkEnd w:id="114"/>
    </w:p>
    <w:p w14:paraId="1B38E4AE" w14:textId="3F794F3E" w:rsidR="000943E9" w:rsidRDefault="000943E9" w:rsidP="000943E9">
      <w:pPr>
        <w:pStyle w:val="Heading3"/>
      </w:pPr>
      <w:bookmarkStart w:id="115" w:name="_Toc50104653"/>
      <w:bookmarkStart w:id="116" w:name="_Toc66166080"/>
      <w:r>
        <w:t>7.</w:t>
      </w:r>
      <w:r w:rsidR="00DB0812">
        <w:t>4</w:t>
      </w:r>
      <w:r>
        <w:t>.1</w:t>
      </w:r>
      <w:r>
        <w:tab/>
        <w:t>Use case</w:t>
      </w:r>
      <w:bookmarkEnd w:id="115"/>
      <w:bookmarkEnd w:id="116"/>
    </w:p>
    <w:p w14:paraId="70A9AF11" w14:textId="77777777" w:rsidR="000943E9" w:rsidRDefault="000943E9" w:rsidP="000943E9">
      <w:pPr>
        <w:keepNext/>
      </w:pPr>
      <w:bookmarkStart w:id="117" w:name="OLE_LINK92"/>
      <w:r>
        <w:t xml:space="preserve">ECSP provides </w:t>
      </w:r>
      <w:bookmarkStart w:id="118" w:name="OLE_LINK56"/>
      <w:r>
        <w:t>edge enabling services</w:t>
      </w:r>
      <w:bookmarkEnd w:id="118"/>
      <w:r>
        <w:t xml:space="preserve"> to ASP to enable the EAS to be running in the EDN. </w:t>
      </w:r>
      <w:r>
        <w:rPr>
          <w:color w:val="000000"/>
        </w:rPr>
        <w:t>Some edge enabling services may be provided by ECSP or directly via 3GPP Core network capabilities.</w:t>
      </w:r>
      <w:r>
        <w:t xml:space="preserve"> The </w:t>
      </w:r>
      <w:bookmarkStart w:id="119" w:name="OLE_LINK55"/>
      <w:r>
        <w:t>edge enabling</w:t>
      </w:r>
      <w:bookmarkEnd w:id="119"/>
      <w:r>
        <w:t xml:space="preserve"> services include following EES capabilities exposed to the EAS </w:t>
      </w:r>
      <w:r>
        <w:rPr>
          <w:lang w:eastAsia="zh-CN"/>
        </w:rPr>
        <w:t>as described in TS 23.558</w:t>
      </w:r>
      <w:bookmarkEnd w:id="117"/>
      <w:r>
        <w:rPr>
          <w:lang w:eastAsia="zh-CN"/>
        </w:rPr>
        <w:t xml:space="preserve"> [4]</w:t>
      </w:r>
      <w:r>
        <w:t>:</w:t>
      </w:r>
    </w:p>
    <w:p w14:paraId="38AE006F" w14:textId="77777777" w:rsidR="000943E9" w:rsidRDefault="000943E9" w:rsidP="000943E9">
      <w:pPr>
        <w:keepNext/>
        <w:ind w:left="630" w:hanging="346"/>
      </w:pPr>
      <w:r>
        <w:t>-</w:t>
      </w:r>
      <w:r>
        <w:tab/>
        <w:t>EAS registration (see TS 23.558 [4]);</w:t>
      </w:r>
    </w:p>
    <w:p w14:paraId="0653737A" w14:textId="77777777" w:rsidR="000943E9" w:rsidRDefault="000943E9" w:rsidP="000943E9">
      <w:pPr>
        <w:keepNext/>
        <w:ind w:left="630" w:hanging="346"/>
      </w:pPr>
      <w:r>
        <w:t>-</w:t>
      </w:r>
      <w:r>
        <w:tab/>
        <w:t xml:space="preserve">EAS discovery (see TS 23.558 [4]); </w:t>
      </w:r>
    </w:p>
    <w:p w14:paraId="4A81B7EE" w14:textId="77777777" w:rsidR="000943E9" w:rsidRDefault="000943E9" w:rsidP="000943E9">
      <w:pPr>
        <w:keepNext/>
        <w:ind w:left="630" w:hanging="346"/>
        <w:rPr>
          <w:lang w:val="en-US"/>
        </w:rPr>
      </w:pPr>
      <w:r>
        <w:t>-</w:t>
      </w:r>
      <w:r>
        <w:tab/>
      </w:r>
      <w:r>
        <w:rPr>
          <w:color w:val="000000"/>
        </w:rPr>
        <w:t>Support to Service Continuity</w:t>
      </w:r>
      <w:r>
        <w:rPr>
          <w:lang w:val="en-US"/>
        </w:rPr>
        <w:t xml:space="preserve"> (see TS 23.558 [4]);</w:t>
      </w:r>
    </w:p>
    <w:p w14:paraId="6D7A1088" w14:textId="77777777" w:rsidR="000943E9" w:rsidRDefault="000943E9" w:rsidP="000943E9">
      <w:pPr>
        <w:keepNext/>
        <w:ind w:left="630" w:hanging="346"/>
        <w:rPr>
          <w:lang w:val="en-US"/>
        </w:rPr>
      </w:pPr>
      <w:r>
        <w:t>-</w:t>
      </w:r>
      <w:r>
        <w:tab/>
      </w:r>
      <w:r>
        <w:rPr>
          <w:lang w:val="en-US"/>
        </w:rPr>
        <w:t xml:space="preserve">Obtaining UE location (see TS 23.558 [4]); </w:t>
      </w:r>
    </w:p>
    <w:p w14:paraId="7ED920E5" w14:textId="77777777" w:rsidR="000943E9" w:rsidRDefault="000943E9" w:rsidP="000943E9">
      <w:pPr>
        <w:keepNext/>
        <w:ind w:left="630" w:hanging="346"/>
        <w:rPr>
          <w:lang w:val="en-US"/>
        </w:rPr>
      </w:pPr>
      <w:bookmarkStart w:id="120" w:name="OLE_LINK59"/>
      <w:r>
        <w:t>-</w:t>
      </w:r>
      <w:r>
        <w:tab/>
      </w:r>
      <w:r>
        <w:rPr>
          <w:lang w:val="en-US"/>
        </w:rPr>
        <w:t>User plane path management events</w:t>
      </w:r>
      <w:bookmarkEnd w:id="120"/>
      <w:r>
        <w:rPr>
          <w:lang w:val="en-US"/>
        </w:rPr>
        <w:t xml:space="preserve"> subscription/notification (see TS 23.558 [4]);</w:t>
      </w:r>
    </w:p>
    <w:p w14:paraId="6ACFFC2E" w14:textId="77777777" w:rsidR="000943E9" w:rsidRDefault="000943E9" w:rsidP="000943E9">
      <w:pPr>
        <w:keepNext/>
        <w:ind w:left="630" w:hanging="346"/>
        <w:rPr>
          <w:lang w:val="en-US"/>
        </w:rPr>
      </w:pPr>
      <w:bookmarkStart w:id="121" w:name="OLE_LINK61"/>
      <w:r>
        <w:t>-</w:t>
      </w:r>
      <w:r>
        <w:tab/>
      </w:r>
      <w:r>
        <w:rPr>
          <w:lang w:val="en-US"/>
        </w:rPr>
        <w:t>Application Client information</w:t>
      </w:r>
      <w:bookmarkEnd w:id="121"/>
      <w:r>
        <w:rPr>
          <w:lang w:val="en-US"/>
        </w:rPr>
        <w:t xml:space="preserve"> subscription/notification (see TS 23.558 [4]);</w:t>
      </w:r>
    </w:p>
    <w:p w14:paraId="480A6ED1" w14:textId="77777777" w:rsidR="000943E9" w:rsidRDefault="000943E9" w:rsidP="000943E9">
      <w:pPr>
        <w:keepNext/>
        <w:ind w:left="630" w:hanging="346"/>
      </w:pPr>
      <w:bookmarkStart w:id="122" w:name="OLE_LINK63"/>
      <w:r>
        <w:t>-</w:t>
      </w:r>
      <w:r>
        <w:tab/>
      </w:r>
      <w:r>
        <w:rPr>
          <w:lang w:val="en-US"/>
        </w:rPr>
        <w:t>Session with QoS (see TS 23.558 [4])</w:t>
      </w:r>
      <w:bookmarkEnd w:id="122"/>
      <w:r>
        <w:rPr>
          <w:lang w:val="en-US"/>
        </w:rPr>
        <w:t>.</w:t>
      </w:r>
    </w:p>
    <w:p w14:paraId="534A1660" w14:textId="77777777" w:rsidR="000943E9" w:rsidRDefault="000943E9" w:rsidP="000943E9">
      <w:pPr>
        <w:keepNext/>
      </w:pPr>
      <w:r>
        <w:t>ECSP may charge the ASP for the utilization of the services provided to the EAS(s). This inter-provider charging may be based on the infrastructure resources allocated to the EAS(s) and/or the infrastructure resources actually used by the EAS(s).</w:t>
      </w:r>
    </w:p>
    <w:p w14:paraId="5C494188" w14:textId="77777777" w:rsidR="000943E9" w:rsidRDefault="000943E9" w:rsidP="000943E9">
      <w:pPr>
        <w:pStyle w:val="Heading3"/>
      </w:pPr>
      <w:bookmarkStart w:id="123" w:name="_Toc50104654"/>
      <w:bookmarkStart w:id="124" w:name="_Toc66166081"/>
      <w:r>
        <w:t>7.4.2</w:t>
      </w:r>
      <w:r>
        <w:tab/>
        <w:t>Potential charging requirements</w:t>
      </w:r>
      <w:bookmarkEnd w:id="123"/>
      <w:bookmarkEnd w:id="124"/>
    </w:p>
    <w:p w14:paraId="0163E463" w14:textId="77777777" w:rsidR="000943E9" w:rsidRDefault="000943E9" w:rsidP="000943E9">
      <w:r>
        <w:rPr>
          <w:rFonts w:eastAsia="Malgun Gothic"/>
          <w:b/>
          <w:lang w:eastAsia="ko-KR"/>
        </w:rPr>
        <w:t>REQ-</w:t>
      </w:r>
      <w:r>
        <w:rPr>
          <w:b/>
          <w:lang w:eastAsia="zh-CN"/>
        </w:rPr>
        <w:t>CH_EC_ES</w:t>
      </w:r>
      <w:r>
        <w:rPr>
          <w:rFonts w:eastAsia="Malgun Gothic"/>
          <w:b/>
          <w:lang w:eastAsia="ko-KR"/>
        </w:rPr>
        <w:t>-</w:t>
      </w:r>
      <w:r>
        <w:rPr>
          <w:b/>
          <w:lang w:eastAsia="zh-CN"/>
        </w:rPr>
        <w:t>01:</w:t>
      </w:r>
      <w:r>
        <w:t xml:space="preserve"> The charging mechanism for ECSP should support converged charging for the following EAS signalling procedures:</w:t>
      </w:r>
    </w:p>
    <w:p w14:paraId="703D659B" w14:textId="77777777" w:rsidR="000943E9" w:rsidRDefault="000943E9" w:rsidP="000943E9">
      <w:pPr>
        <w:keepNext/>
        <w:ind w:left="630" w:hanging="346"/>
      </w:pPr>
      <w:r>
        <w:t>-</w:t>
      </w:r>
      <w:r>
        <w:tab/>
        <w:t>EAS registration;</w:t>
      </w:r>
    </w:p>
    <w:p w14:paraId="7E6FDBA0" w14:textId="77777777" w:rsidR="000943E9" w:rsidRDefault="000943E9" w:rsidP="000943E9">
      <w:pPr>
        <w:keepNext/>
        <w:ind w:left="630" w:hanging="346"/>
      </w:pPr>
      <w:r>
        <w:t>-</w:t>
      </w:r>
      <w:r>
        <w:tab/>
        <w:t>EAS discovery;</w:t>
      </w:r>
    </w:p>
    <w:p w14:paraId="2449794B" w14:textId="77777777" w:rsidR="000943E9" w:rsidRDefault="000943E9" w:rsidP="000943E9">
      <w:pPr>
        <w:keepNext/>
        <w:ind w:left="630" w:hanging="346"/>
      </w:pPr>
      <w:r>
        <w:t>-</w:t>
      </w:r>
      <w:r>
        <w:tab/>
        <w:t xml:space="preserve">EAS </w:t>
      </w:r>
      <w:r>
        <w:rPr>
          <w:lang w:eastAsia="zh-CN"/>
        </w:rPr>
        <w:t>application context relocation,</w:t>
      </w:r>
    </w:p>
    <w:p w14:paraId="31BF08F0" w14:textId="77777777" w:rsidR="000943E9" w:rsidRDefault="000943E9" w:rsidP="000943E9">
      <w:bookmarkStart w:id="125" w:name="OLE_LINK57"/>
      <w:r>
        <w:rPr>
          <w:rFonts w:eastAsia="Malgun Gothic"/>
          <w:b/>
          <w:lang w:eastAsia="ko-KR"/>
        </w:rPr>
        <w:t>REQ-</w:t>
      </w:r>
      <w:r>
        <w:rPr>
          <w:b/>
          <w:lang w:eastAsia="zh-CN"/>
        </w:rPr>
        <w:t>CH_EC_ES</w:t>
      </w:r>
      <w:r>
        <w:rPr>
          <w:rFonts w:eastAsia="Malgun Gothic"/>
          <w:b/>
          <w:lang w:eastAsia="ko-KR"/>
        </w:rPr>
        <w:t>-</w:t>
      </w:r>
      <w:r>
        <w:rPr>
          <w:b/>
          <w:lang w:eastAsia="zh-CN"/>
        </w:rPr>
        <w:t>02:</w:t>
      </w:r>
      <w:r>
        <w:t xml:space="preserve"> The charging mechanism for ECSP should support converged charging for the following EAS service consumption:</w:t>
      </w:r>
    </w:p>
    <w:p w14:paraId="08C6BF19" w14:textId="77777777" w:rsidR="000943E9" w:rsidRDefault="000943E9" w:rsidP="000943E9">
      <w:pPr>
        <w:keepNext/>
        <w:ind w:left="630" w:hanging="346"/>
      </w:pPr>
      <w:r>
        <w:t>-</w:t>
      </w:r>
      <w:r>
        <w:tab/>
      </w:r>
      <w:r>
        <w:rPr>
          <w:color w:val="000000"/>
        </w:rPr>
        <w:t>Support to Service Continuity</w:t>
      </w:r>
      <w:r>
        <w:rPr>
          <w:lang w:val="en-US"/>
        </w:rPr>
        <w:t>;</w:t>
      </w:r>
    </w:p>
    <w:p w14:paraId="4B9DE8BD" w14:textId="77777777" w:rsidR="000943E9" w:rsidRDefault="000943E9" w:rsidP="000943E9">
      <w:pPr>
        <w:keepNext/>
        <w:ind w:left="630" w:hanging="346"/>
      </w:pPr>
      <w:r>
        <w:t>-</w:t>
      </w:r>
      <w:r>
        <w:tab/>
        <w:t>Obtaining UE location;</w:t>
      </w:r>
    </w:p>
    <w:p w14:paraId="03F67F85" w14:textId="77777777" w:rsidR="000943E9" w:rsidRDefault="000943E9" w:rsidP="000943E9">
      <w:pPr>
        <w:keepNext/>
        <w:ind w:left="630" w:hanging="346"/>
      </w:pPr>
      <w:r>
        <w:t>-</w:t>
      </w:r>
      <w:r>
        <w:tab/>
        <w:t>User plane path management events subscription/notification;</w:t>
      </w:r>
    </w:p>
    <w:p w14:paraId="2286B12A" w14:textId="77777777" w:rsidR="000943E9" w:rsidRDefault="000943E9" w:rsidP="000943E9">
      <w:pPr>
        <w:keepNext/>
        <w:ind w:left="630" w:hanging="346"/>
      </w:pPr>
      <w:r>
        <w:t>-</w:t>
      </w:r>
      <w:r>
        <w:tab/>
        <w:t>Application Client information subscription/notification;</w:t>
      </w:r>
    </w:p>
    <w:p w14:paraId="2447534E" w14:textId="77777777" w:rsidR="000943E9" w:rsidRDefault="000943E9" w:rsidP="000943E9">
      <w:pPr>
        <w:keepNext/>
        <w:ind w:left="630" w:hanging="346"/>
      </w:pPr>
      <w:r>
        <w:t>-</w:t>
      </w:r>
      <w:r>
        <w:tab/>
        <w:t>Session with QoS.</w:t>
      </w:r>
    </w:p>
    <w:p w14:paraId="5F538FE8" w14:textId="77777777" w:rsidR="000943E9" w:rsidRDefault="000943E9" w:rsidP="000943E9">
      <w:pPr>
        <w:pStyle w:val="Heading3"/>
      </w:pPr>
      <w:bookmarkStart w:id="126" w:name="_Toc50104655"/>
      <w:bookmarkStart w:id="127" w:name="_Toc66166082"/>
      <w:bookmarkEnd w:id="125"/>
      <w:r>
        <w:t>7.4.3</w:t>
      </w:r>
      <w:r>
        <w:tab/>
        <w:t>Key issues</w:t>
      </w:r>
      <w:bookmarkEnd w:id="126"/>
      <w:bookmarkEnd w:id="127"/>
    </w:p>
    <w:p w14:paraId="23C49671" w14:textId="77777777" w:rsidR="000943E9" w:rsidRDefault="000943E9" w:rsidP="000943E9">
      <w:r>
        <w:t>The following key issues are identified:</w:t>
      </w:r>
    </w:p>
    <w:p w14:paraId="47CC3AC0" w14:textId="77777777" w:rsidR="000943E9" w:rsidRDefault="000943E9" w:rsidP="000943E9">
      <w:pPr>
        <w:ind w:left="360" w:hanging="360"/>
      </w:pPr>
      <w:r>
        <w:t>-</w:t>
      </w:r>
      <w:r>
        <w:tab/>
      </w:r>
      <w:r>
        <w:rPr>
          <w:b/>
          <w:bCs/>
        </w:rPr>
        <w:t>Key Issue #4a</w:t>
      </w:r>
      <w:r>
        <w:t xml:space="preserve">: How does the charging mechanism for ECSP support converged charging for the EAS signalling procedures as depicted in </w:t>
      </w:r>
      <w:r>
        <w:rPr>
          <w:b/>
          <w:bCs/>
        </w:rPr>
        <w:t>REQ-CH_EC_ES-01</w:t>
      </w:r>
      <w:r>
        <w:t>.</w:t>
      </w:r>
    </w:p>
    <w:p w14:paraId="00F6BF74" w14:textId="77777777" w:rsidR="000943E9" w:rsidRDefault="000943E9" w:rsidP="000943E9">
      <w:pPr>
        <w:ind w:left="360" w:hanging="360"/>
      </w:pPr>
      <w:r>
        <w:t>-</w:t>
      </w:r>
      <w:r>
        <w:tab/>
      </w:r>
      <w:r>
        <w:rPr>
          <w:b/>
          <w:bCs/>
        </w:rPr>
        <w:t>Key Issue #4b</w:t>
      </w:r>
      <w:r>
        <w:t xml:space="preserve">: How does the charging mechanism for ECSP support converged charging for the EAS service consumption as depicted in </w:t>
      </w:r>
      <w:r>
        <w:rPr>
          <w:b/>
          <w:bCs/>
        </w:rPr>
        <w:t>REQ-CH_EC_ES-02</w:t>
      </w:r>
      <w:r>
        <w:t>.</w:t>
      </w:r>
    </w:p>
    <w:p w14:paraId="151B879B" w14:textId="77777777" w:rsidR="000943E9" w:rsidRDefault="000943E9" w:rsidP="000943E9">
      <w:pPr>
        <w:pStyle w:val="Heading3"/>
      </w:pPr>
      <w:bookmarkStart w:id="128" w:name="_Toc50104656"/>
      <w:bookmarkStart w:id="129" w:name="_Toc66166083"/>
      <w:r>
        <w:lastRenderedPageBreak/>
        <w:t>7.4.4</w:t>
      </w:r>
      <w:r>
        <w:tab/>
        <w:t>Possible solutions</w:t>
      </w:r>
      <w:bookmarkEnd w:id="128"/>
      <w:bookmarkEnd w:id="129"/>
    </w:p>
    <w:p w14:paraId="6B57AC8F" w14:textId="77777777" w:rsidR="000943E9" w:rsidRDefault="000943E9" w:rsidP="000943E9">
      <w:pPr>
        <w:pStyle w:val="Heading4"/>
      </w:pPr>
      <w:bookmarkStart w:id="130" w:name="_Toc66166084"/>
      <w:r>
        <w:t>7.4.4.1</w:t>
      </w:r>
      <w:r>
        <w:tab/>
        <w:t>Potential charging architectures</w:t>
      </w:r>
      <w:bookmarkEnd w:id="130"/>
    </w:p>
    <w:p w14:paraId="1D83EB6D" w14:textId="77777777" w:rsidR="000943E9" w:rsidRDefault="000943E9" w:rsidP="000943E9">
      <w:r w:rsidRPr="00383256">
        <w:rPr>
          <w:b/>
          <w:bCs/>
        </w:rPr>
        <w:t>Solution #</w:t>
      </w:r>
      <w:r>
        <w:rPr>
          <w:b/>
          <w:bCs/>
        </w:rPr>
        <w:t>4a</w:t>
      </w:r>
      <w:r>
        <w:t>: For key issue #4a are based on the following potential converged charging architectures. In these architectures, it is assumed that the EES, CHF and Billing Domain are owned by the same ECSP.</w:t>
      </w:r>
    </w:p>
    <w:p w14:paraId="68EB89A4" w14:textId="77777777" w:rsidR="000943E9" w:rsidRDefault="000943E9" w:rsidP="000943E9">
      <w:pPr>
        <w:jc w:val="center"/>
      </w:pPr>
      <w:r>
        <w:object w:dxaOrig="6580" w:dyaOrig="7540" w14:anchorId="1AF997E7">
          <v:shape id="_x0000_i1044" type="#_x0000_t75" style="width:328.5pt;height:376.5pt" o:ole="">
            <v:imagedata r:id="rId47" o:title=""/>
          </v:shape>
          <o:OLEObject Type="Embed" ProgID="Visio.Drawing.15" ShapeID="_x0000_i1044" DrawAspect="Content" ObjectID="_1676781034" r:id="rId48"/>
        </w:object>
      </w:r>
    </w:p>
    <w:p w14:paraId="2F0C38A3" w14:textId="77777777" w:rsidR="000943E9" w:rsidRDefault="000943E9" w:rsidP="000943E9">
      <w:pPr>
        <w:keepLines/>
        <w:spacing w:after="240"/>
        <w:jc w:val="center"/>
        <w:rPr>
          <w:rFonts w:ascii="Arial" w:hAnsi="Arial"/>
          <w:b/>
        </w:rPr>
      </w:pPr>
      <w:r>
        <w:rPr>
          <w:rFonts w:ascii="Arial" w:hAnsi="Arial"/>
          <w:b/>
        </w:rPr>
        <w:t>Figure 7.4.4.1-1: Converged charging architecture for edge enabling infrastructure resources and services with EES supporting CTF</w:t>
      </w:r>
    </w:p>
    <w:p w14:paraId="02E599D0" w14:textId="77777777" w:rsidR="000943E9" w:rsidRDefault="000943E9" w:rsidP="000943E9">
      <w:pPr>
        <w:pStyle w:val="Heading4"/>
      </w:pPr>
      <w:bookmarkStart w:id="131" w:name="_Toc66166085"/>
      <w:r>
        <w:t>7.4.4.2</w:t>
      </w:r>
      <w:r>
        <w:tab/>
        <w:t>Possible solutions for EAS registration charging</w:t>
      </w:r>
      <w:bookmarkEnd w:id="131"/>
    </w:p>
    <w:p w14:paraId="3D4A76D0" w14:textId="77777777" w:rsidR="000943E9" w:rsidRDefault="000943E9" w:rsidP="000943E9">
      <w:r w:rsidRPr="00383256">
        <w:rPr>
          <w:b/>
          <w:bCs/>
        </w:rPr>
        <w:t>Solution #</w:t>
      </w:r>
      <w:r>
        <w:rPr>
          <w:b/>
          <w:bCs/>
        </w:rPr>
        <w:t>4c</w:t>
      </w:r>
      <w:r>
        <w:t>: To key issue #4a for EAS registration charging is illustrated in the Figure 7.4.4.2-1.</w:t>
      </w:r>
    </w:p>
    <w:p w14:paraId="6CBCD085" w14:textId="77777777" w:rsidR="000943E9" w:rsidRDefault="000943E9" w:rsidP="000943E9">
      <w:pPr>
        <w:jc w:val="center"/>
      </w:pPr>
      <w:r>
        <w:object w:dxaOrig="7840" w:dyaOrig="3040" w14:anchorId="744526C5">
          <v:shape id="_x0000_i1045" type="#_x0000_t75" style="width:391.5pt;height:152pt" o:ole="">
            <v:imagedata r:id="rId49" o:title=""/>
          </v:shape>
          <o:OLEObject Type="Embed" ProgID="Visio.Drawing.15" ShapeID="_x0000_i1045" DrawAspect="Content" ObjectID="_1676781035" r:id="rId50"/>
        </w:object>
      </w:r>
    </w:p>
    <w:p w14:paraId="22986FAF" w14:textId="29EED90B" w:rsidR="000943E9" w:rsidRDefault="000943E9" w:rsidP="000943E9">
      <w:pPr>
        <w:keepLines/>
        <w:spacing w:after="240"/>
        <w:jc w:val="center"/>
      </w:pPr>
      <w:r>
        <w:rPr>
          <w:rFonts w:ascii="Arial" w:hAnsi="Arial"/>
          <w:b/>
        </w:rPr>
        <w:lastRenderedPageBreak/>
        <w:t>Figure 7.4.4.</w:t>
      </w:r>
      <w:r w:rsidR="00F21B9B">
        <w:rPr>
          <w:rFonts w:ascii="Arial" w:hAnsi="Arial"/>
          <w:b/>
        </w:rPr>
        <w:t>2</w:t>
      </w:r>
      <w:r>
        <w:rPr>
          <w:rFonts w:ascii="Arial" w:hAnsi="Arial"/>
          <w:b/>
        </w:rPr>
        <w:t>-1: Charging for EAS registration - IEC</w:t>
      </w:r>
    </w:p>
    <w:p w14:paraId="4D015FAB" w14:textId="77777777" w:rsidR="000943E9" w:rsidRDefault="000943E9" w:rsidP="000943E9">
      <w:pPr>
        <w:pStyle w:val="B1"/>
      </w:pPr>
      <w:r>
        <w:t>1.</w:t>
      </w:r>
      <w:r>
        <w:tab/>
        <w:t xml:space="preserve">The EAS sends the </w:t>
      </w:r>
      <w:r>
        <w:rPr>
          <w:lang w:eastAsia="zh-CN"/>
        </w:rPr>
        <w:t>E</w:t>
      </w:r>
      <w:r>
        <w:t>dge Application Server Registration request (see TS 23.558 [4]) to the EES.</w:t>
      </w:r>
    </w:p>
    <w:p w14:paraId="48C00DD2" w14:textId="77777777" w:rsidR="000943E9" w:rsidRDefault="000943E9" w:rsidP="000943E9">
      <w:pPr>
        <w:pStyle w:val="B1"/>
      </w:pPr>
      <w:r>
        <w:rPr>
          <w:b/>
        </w:rPr>
        <w:t>1ch-a)</w:t>
      </w:r>
      <w:r>
        <w:rPr>
          <w:b/>
        </w:rPr>
        <w:tab/>
        <w:t>Charging Data Request [Event]:</w:t>
      </w:r>
      <w:r>
        <w:t xml:space="preserve"> The CEF generates charging data related to the </w:t>
      </w:r>
      <w:r>
        <w:rPr>
          <w:lang w:eastAsia="zh-CN"/>
        </w:rPr>
        <w:t>E</w:t>
      </w:r>
      <w:r>
        <w:t>dge Application Server Registration request and sends the charging data request for the CHF to process the related charging data for CDR generation purpose.</w:t>
      </w:r>
    </w:p>
    <w:p w14:paraId="0ADEFDF2" w14:textId="77777777" w:rsidR="000943E9" w:rsidRDefault="000943E9" w:rsidP="000943E9">
      <w:pPr>
        <w:pStyle w:val="B1"/>
      </w:pPr>
      <w:r>
        <w:rPr>
          <w:b/>
        </w:rPr>
        <w:t>1ch-b)</w:t>
      </w:r>
      <w:r>
        <w:rPr>
          <w:b/>
        </w:rPr>
        <w:tab/>
        <w:t xml:space="preserve"> </w:t>
      </w:r>
      <w:r>
        <w:rPr>
          <w:b/>
          <w:lang w:eastAsia="zh-CN"/>
        </w:rPr>
        <w:t>Create</w:t>
      </w:r>
      <w:r>
        <w:rPr>
          <w:b/>
        </w:rPr>
        <w:t xml:space="preserve"> CDR:</w:t>
      </w:r>
      <w:r>
        <w:t xml:space="preserve"> the CHF stores received information and </w:t>
      </w:r>
      <w:r>
        <w:rPr>
          <w:lang w:eastAsia="zh-CN"/>
        </w:rPr>
        <w:t>creates</w:t>
      </w:r>
      <w:r>
        <w:t xml:space="preserve"> a CDR related to the event.</w:t>
      </w:r>
    </w:p>
    <w:p w14:paraId="27C0D96C" w14:textId="77777777" w:rsidR="000943E9" w:rsidRDefault="000943E9" w:rsidP="000943E9">
      <w:pPr>
        <w:pStyle w:val="B1"/>
      </w:pPr>
      <w:r>
        <w:rPr>
          <w:b/>
        </w:rPr>
        <w:t>1ch-c)</w:t>
      </w:r>
      <w:r>
        <w:rPr>
          <w:b/>
        </w:rPr>
        <w:tab/>
        <w:t>Charging Data Response [Event]:</w:t>
      </w:r>
      <w:r>
        <w:t xml:space="preserve"> The CHF informs the CEF on the result of the request.</w:t>
      </w:r>
    </w:p>
    <w:p w14:paraId="2C61DA07" w14:textId="77777777" w:rsidR="000943E9" w:rsidRDefault="000943E9" w:rsidP="000943E9">
      <w:pPr>
        <w:pStyle w:val="B1"/>
      </w:pPr>
      <w:r>
        <w:t>2.</w:t>
      </w:r>
      <w:r>
        <w:tab/>
        <w:t xml:space="preserve">The </w:t>
      </w:r>
      <w:r>
        <w:rPr>
          <w:lang w:eastAsia="zh-CN"/>
        </w:rPr>
        <w:t>EE</w:t>
      </w:r>
      <w:r>
        <w:t xml:space="preserve">S sends </w:t>
      </w:r>
      <w:r>
        <w:rPr>
          <w:lang w:eastAsia="zh-CN"/>
        </w:rPr>
        <w:t>E</w:t>
      </w:r>
      <w:r>
        <w:t>dge Application Server Registration response (see TS 23.558 [4]) to the EAS.</w:t>
      </w:r>
    </w:p>
    <w:p w14:paraId="40F6178F" w14:textId="77777777" w:rsidR="000943E9" w:rsidRDefault="000943E9" w:rsidP="000943E9">
      <w:pPr>
        <w:pStyle w:val="Heading4"/>
      </w:pPr>
      <w:bookmarkStart w:id="132" w:name="_Toc66166086"/>
      <w:r>
        <w:t>7.4.4.3</w:t>
      </w:r>
      <w:r>
        <w:tab/>
        <w:t>Possible solutions for EAS discovery charging</w:t>
      </w:r>
      <w:bookmarkEnd w:id="132"/>
    </w:p>
    <w:p w14:paraId="3BF29AB2" w14:textId="2A4A22B0" w:rsidR="000943E9" w:rsidRDefault="000943E9" w:rsidP="000943E9">
      <w:r w:rsidRPr="00383256">
        <w:rPr>
          <w:b/>
          <w:bCs/>
        </w:rPr>
        <w:t>Solution #</w:t>
      </w:r>
      <w:r>
        <w:rPr>
          <w:b/>
          <w:bCs/>
        </w:rPr>
        <w:t>4b</w:t>
      </w:r>
      <w:r>
        <w:t>: To key issue #4b for EAS discovery charging is illustrated in the Figure 7.4.4.3-</w:t>
      </w:r>
      <w:r w:rsidR="009F293C">
        <w:t>1</w:t>
      </w:r>
      <w:r>
        <w:t>.</w:t>
      </w:r>
    </w:p>
    <w:p w14:paraId="65257F05" w14:textId="77777777" w:rsidR="000943E9" w:rsidRDefault="000943E9" w:rsidP="000943E9">
      <w:pPr>
        <w:jc w:val="center"/>
      </w:pPr>
      <w:r>
        <w:object w:dxaOrig="7470" w:dyaOrig="2880" w14:anchorId="1BED5A11">
          <v:shape id="_x0000_i1046" type="#_x0000_t75" style="width:374pt;height:2in" o:ole="">
            <v:imagedata r:id="rId51" o:title=""/>
          </v:shape>
          <o:OLEObject Type="Embed" ProgID="Visio.Drawing.15" ShapeID="_x0000_i1046" DrawAspect="Content" ObjectID="_1676781036" r:id="rId52"/>
        </w:object>
      </w:r>
    </w:p>
    <w:p w14:paraId="6A86D348" w14:textId="08A0AB97" w:rsidR="000943E9" w:rsidRDefault="000943E9" w:rsidP="000943E9">
      <w:pPr>
        <w:keepLines/>
        <w:spacing w:after="240"/>
        <w:jc w:val="center"/>
      </w:pPr>
      <w:r>
        <w:rPr>
          <w:rFonts w:ascii="Arial" w:hAnsi="Arial"/>
          <w:b/>
        </w:rPr>
        <w:t>Figure 7.4.4.3-</w:t>
      </w:r>
      <w:r w:rsidR="009F293C">
        <w:rPr>
          <w:rFonts w:ascii="Arial" w:hAnsi="Arial"/>
          <w:b/>
        </w:rPr>
        <w:t>1</w:t>
      </w:r>
      <w:r>
        <w:rPr>
          <w:rFonts w:ascii="Arial" w:hAnsi="Arial"/>
          <w:b/>
        </w:rPr>
        <w:t>: Charging for EAS discovery - IEC</w:t>
      </w:r>
    </w:p>
    <w:p w14:paraId="516463A5" w14:textId="77777777" w:rsidR="000943E9" w:rsidRDefault="000943E9" w:rsidP="000943E9">
      <w:pPr>
        <w:pStyle w:val="B1"/>
      </w:pPr>
      <w:r>
        <w:t>1.</w:t>
      </w:r>
      <w:r>
        <w:tab/>
        <w:t xml:space="preserve">The EEC sends the </w:t>
      </w:r>
      <w:r>
        <w:rPr>
          <w:lang w:eastAsia="zh-CN"/>
        </w:rPr>
        <w:t>E</w:t>
      </w:r>
      <w:r>
        <w:t>dge Application Server discovery request (see TS 23.558 [4]) to the EES.</w:t>
      </w:r>
    </w:p>
    <w:p w14:paraId="134F9FC3" w14:textId="77777777" w:rsidR="000943E9" w:rsidRDefault="000943E9" w:rsidP="000943E9">
      <w:pPr>
        <w:pStyle w:val="B1"/>
      </w:pPr>
      <w:r>
        <w:rPr>
          <w:b/>
        </w:rPr>
        <w:t>1ch-a)</w:t>
      </w:r>
      <w:r>
        <w:rPr>
          <w:b/>
        </w:rPr>
        <w:tab/>
        <w:t>Charging Data Request [Event]:</w:t>
      </w:r>
      <w:r>
        <w:t xml:space="preserve"> The CEF generates charging data related to the </w:t>
      </w:r>
      <w:r>
        <w:rPr>
          <w:lang w:eastAsia="zh-CN"/>
        </w:rPr>
        <w:t>E</w:t>
      </w:r>
      <w:r>
        <w:t>dge Application Server discovery request and sends the charging data request for the CHF to process the related charging data for CDR generation purpose.</w:t>
      </w:r>
    </w:p>
    <w:p w14:paraId="70B0C81D" w14:textId="77777777" w:rsidR="000943E9" w:rsidRDefault="000943E9" w:rsidP="000943E9">
      <w:pPr>
        <w:pStyle w:val="B1"/>
      </w:pPr>
      <w:r>
        <w:rPr>
          <w:b/>
        </w:rPr>
        <w:t>1ch-b)</w:t>
      </w:r>
      <w:r>
        <w:rPr>
          <w:b/>
        </w:rPr>
        <w:tab/>
        <w:t xml:space="preserve"> </w:t>
      </w:r>
      <w:r>
        <w:rPr>
          <w:b/>
          <w:lang w:eastAsia="zh-CN"/>
        </w:rPr>
        <w:t>Create</w:t>
      </w:r>
      <w:r>
        <w:rPr>
          <w:b/>
        </w:rPr>
        <w:t xml:space="preserve"> CDR:</w:t>
      </w:r>
      <w:r>
        <w:t xml:space="preserve"> the CHF stores received information and </w:t>
      </w:r>
      <w:r>
        <w:rPr>
          <w:lang w:eastAsia="zh-CN"/>
        </w:rPr>
        <w:t>creates</w:t>
      </w:r>
      <w:r>
        <w:t xml:space="preserve"> a CDR related to the event.</w:t>
      </w:r>
    </w:p>
    <w:p w14:paraId="48F9FD4A" w14:textId="77777777" w:rsidR="000943E9" w:rsidRDefault="000943E9" w:rsidP="000943E9">
      <w:pPr>
        <w:pStyle w:val="B1"/>
      </w:pPr>
      <w:r>
        <w:rPr>
          <w:b/>
        </w:rPr>
        <w:t>1ch-c)</w:t>
      </w:r>
      <w:r>
        <w:rPr>
          <w:b/>
        </w:rPr>
        <w:tab/>
        <w:t>Charging Data Response [Event]:</w:t>
      </w:r>
      <w:r>
        <w:t xml:space="preserve"> The CHF informs the CEF on the result of the request.</w:t>
      </w:r>
    </w:p>
    <w:p w14:paraId="3976EA5B" w14:textId="77777777" w:rsidR="000943E9" w:rsidRDefault="000943E9" w:rsidP="000943E9">
      <w:pPr>
        <w:pStyle w:val="B1"/>
      </w:pPr>
      <w:r>
        <w:t>2.</w:t>
      </w:r>
      <w:r>
        <w:tab/>
        <w:t xml:space="preserve">The </w:t>
      </w:r>
      <w:r>
        <w:rPr>
          <w:lang w:eastAsia="zh-CN"/>
        </w:rPr>
        <w:t>EE</w:t>
      </w:r>
      <w:r>
        <w:t xml:space="preserve">S sends </w:t>
      </w:r>
      <w:r>
        <w:rPr>
          <w:lang w:eastAsia="zh-CN"/>
        </w:rPr>
        <w:t>E</w:t>
      </w:r>
      <w:r>
        <w:t>dge Application Server discovery response (see TS 23.558 [4]) to the EEC.</w:t>
      </w:r>
    </w:p>
    <w:p w14:paraId="2209832C" w14:textId="77777777" w:rsidR="000943E9" w:rsidRDefault="000943E9" w:rsidP="000943E9">
      <w:pPr>
        <w:pStyle w:val="Heading4"/>
      </w:pPr>
      <w:bookmarkStart w:id="133" w:name="_Toc66166087"/>
      <w:r>
        <w:t>7.4.4.4</w:t>
      </w:r>
      <w:r>
        <w:tab/>
        <w:t>Possible solutions for EAS application context transfer charging</w:t>
      </w:r>
      <w:bookmarkEnd w:id="133"/>
    </w:p>
    <w:p w14:paraId="61F9E7DA" w14:textId="77777777" w:rsidR="000943E9" w:rsidRDefault="000943E9" w:rsidP="000943E9">
      <w:r w:rsidRPr="00383256">
        <w:rPr>
          <w:b/>
          <w:bCs/>
        </w:rPr>
        <w:t>Solution #</w:t>
      </w:r>
      <w:r>
        <w:rPr>
          <w:b/>
          <w:bCs/>
        </w:rPr>
        <w:t>4c</w:t>
      </w:r>
      <w:r>
        <w:t>: The solution #4c for EAS application context transfer charging based on IEC is illustrated in the Figure 7.4.4.4-1.</w:t>
      </w:r>
    </w:p>
    <w:p w14:paraId="4B40913A" w14:textId="77777777" w:rsidR="000943E9" w:rsidRDefault="000943E9" w:rsidP="000943E9">
      <w:pPr>
        <w:jc w:val="center"/>
      </w:pPr>
      <w:r>
        <w:object w:dxaOrig="8320" w:dyaOrig="3360" w14:anchorId="7BA4F372">
          <v:shape id="_x0000_i1047" type="#_x0000_t75" style="width:416pt;height:168pt" o:ole="">
            <v:imagedata r:id="rId53" o:title=""/>
          </v:shape>
          <o:OLEObject Type="Embed" ProgID="Visio.Drawing.15" ShapeID="_x0000_i1047" DrawAspect="Content" ObjectID="_1676781037" r:id="rId54"/>
        </w:object>
      </w:r>
    </w:p>
    <w:p w14:paraId="071041A7" w14:textId="77777777" w:rsidR="000943E9" w:rsidRDefault="000943E9" w:rsidP="000943E9">
      <w:pPr>
        <w:keepLines/>
        <w:spacing w:after="240"/>
        <w:jc w:val="center"/>
      </w:pPr>
      <w:r>
        <w:rPr>
          <w:rFonts w:ascii="Arial" w:hAnsi="Arial"/>
          <w:b/>
        </w:rPr>
        <w:t>Figure 7.4.4.4-1: Charging for EAS application context transfer - IEC</w:t>
      </w:r>
    </w:p>
    <w:p w14:paraId="15B36682" w14:textId="77777777" w:rsidR="000943E9" w:rsidRDefault="000943E9" w:rsidP="000943E9">
      <w:pPr>
        <w:pStyle w:val="B1"/>
      </w:pPr>
      <w:r>
        <w:t>1.</w:t>
      </w:r>
      <w:r>
        <w:tab/>
        <w:t xml:space="preserve">The EEC sends the </w:t>
      </w:r>
      <w:r>
        <w:rPr>
          <w:lang w:eastAsia="zh-CN"/>
        </w:rPr>
        <w:t>Application Context Relocation</w:t>
      </w:r>
      <w:r>
        <w:t xml:space="preserve"> request (see TS 23.558 [4]) to the S-EES.</w:t>
      </w:r>
    </w:p>
    <w:p w14:paraId="1E703D9B" w14:textId="77777777" w:rsidR="000943E9" w:rsidRDefault="000943E9" w:rsidP="000943E9">
      <w:pPr>
        <w:pStyle w:val="B1"/>
      </w:pPr>
      <w:r>
        <w:rPr>
          <w:b/>
        </w:rPr>
        <w:t>1ch-a)</w:t>
      </w:r>
      <w:r>
        <w:rPr>
          <w:b/>
        </w:rPr>
        <w:tab/>
        <w:t>Charging Data Request [Event]:</w:t>
      </w:r>
      <w:r>
        <w:t xml:space="preserve"> The CEF generates charging data related to the </w:t>
      </w:r>
      <w:r>
        <w:rPr>
          <w:lang w:eastAsia="zh-CN"/>
        </w:rPr>
        <w:t>Application Context Relocation</w:t>
      </w:r>
      <w:r>
        <w:t xml:space="preserve"> request and sends the charging data request for the CHF to process the related charging data for CDR generation purpose.</w:t>
      </w:r>
    </w:p>
    <w:p w14:paraId="52F81582" w14:textId="77777777" w:rsidR="000943E9" w:rsidRDefault="000943E9" w:rsidP="000943E9">
      <w:pPr>
        <w:pStyle w:val="B1"/>
      </w:pPr>
      <w:r>
        <w:rPr>
          <w:b/>
        </w:rPr>
        <w:t>1ch-b)</w:t>
      </w:r>
      <w:r>
        <w:rPr>
          <w:b/>
        </w:rPr>
        <w:tab/>
        <w:t xml:space="preserve"> </w:t>
      </w:r>
      <w:r>
        <w:rPr>
          <w:b/>
          <w:lang w:eastAsia="zh-CN"/>
        </w:rPr>
        <w:t>Create</w:t>
      </w:r>
      <w:r>
        <w:rPr>
          <w:b/>
        </w:rPr>
        <w:t xml:space="preserve"> CDR:</w:t>
      </w:r>
      <w:r>
        <w:t xml:space="preserve"> the CHF stores received information and </w:t>
      </w:r>
      <w:r>
        <w:rPr>
          <w:lang w:eastAsia="zh-CN"/>
        </w:rPr>
        <w:t>creates</w:t>
      </w:r>
      <w:r>
        <w:t xml:space="preserve"> a CDR related to the event.</w:t>
      </w:r>
    </w:p>
    <w:p w14:paraId="125E10E5" w14:textId="77777777" w:rsidR="000943E9" w:rsidRDefault="000943E9" w:rsidP="000943E9">
      <w:pPr>
        <w:pStyle w:val="B1"/>
      </w:pPr>
      <w:r>
        <w:rPr>
          <w:b/>
        </w:rPr>
        <w:t>1ch-c)</w:t>
      </w:r>
      <w:r>
        <w:rPr>
          <w:b/>
        </w:rPr>
        <w:tab/>
        <w:t>Charging Data Response [Event]:</w:t>
      </w:r>
      <w:r>
        <w:t xml:space="preserve"> The CHF informs the CEF on the result of the request.</w:t>
      </w:r>
    </w:p>
    <w:p w14:paraId="3DBACD8D" w14:textId="77777777" w:rsidR="000943E9" w:rsidRDefault="000943E9" w:rsidP="000943E9">
      <w:pPr>
        <w:pStyle w:val="B1"/>
      </w:pPr>
      <w:r>
        <w:t>2.</w:t>
      </w:r>
      <w:r>
        <w:tab/>
        <w:t>The S-</w:t>
      </w:r>
      <w:r>
        <w:rPr>
          <w:lang w:eastAsia="zh-CN"/>
        </w:rPr>
        <w:t>EE</w:t>
      </w:r>
      <w:r>
        <w:t xml:space="preserve">S sends </w:t>
      </w:r>
      <w:r>
        <w:rPr>
          <w:lang w:eastAsia="zh-CN"/>
        </w:rPr>
        <w:t>Application Context Relocation</w:t>
      </w:r>
      <w:r>
        <w:t xml:space="preserve"> Notify (see TS 23.558 [4]) to the S-EAS.</w:t>
      </w:r>
    </w:p>
    <w:p w14:paraId="426C6214" w14:textId="77777777" w:rsidR="000943E9" w:rsidRDefault="000943E9" w:rsidP="000943E9">
      <w:pPr>
        <w:pStyle w:val="B1"/>
      </w:pPr>
      <w:r>
        <w:t>3.</w:t>
      </w:r>
      <w:r>
        <w:tab/>
        <w:t>The S-</w:t>
      </w:r>
      <w:r>
        <w:rPr>
          <w:lang w:eastAsia="zh-CN"/>
        </w:rPr>
        <w:t>EA</w:t>
      </w:r>
      <w:r>
        <w:t xml:space="preserve">S sends </w:t>
      </w:r>
      <w:r>
        <w:rPr>
          <w:lang w:eastAsia="zh-CN"/>
        </w:rPr>
        <w:t>Application Context Relocation</w:t>
      </w:r>
      <w:r>
        <w:t xml:space="preserve"> Complete (see TS 23.558 [4]) to the S-EES.</w:t>
      </w:r>
    </w:p>
    <w:p w14:paraId="52FB7A86" w14:textId="77777777" w:rsidR="000943E9" w:rsidRDefault="000943E9" w:rsidP="000943E9">
      <w:pPr>
        <w:pStyle w:val="B1"/>
      </w:pPr>
      <w:r>
        <w:t>4.</w:t>
      </w:r>
      <w:r>
        <w:tab/>
        <w:t>The S-</w:t>
      </w:r>
      <w:r>
        <w:rPr>
          <w:lang w:eastAsia="zh-CN"/>
        </w:rPr>
        <w:t>EE</w:t>
      </w:r>
      <w:r>
        <w:t xml:space="preserve">S sends </w:t>
      </w:r>
      <w:r>
        <w:rPr>
          <w:lang w:eastAsia="zh-CN"/>
        </w:rPr>
        <w:t>Application Context Relocation</w:t>
      </w:r>
      <w:r>
        <w:t xml:space="preserve"> Complete (see TS 23.558 [4]) to the EEC.</w:t>
      </w:r>
    </w:p>
    <w:p w14:paraId="149837AE" w14:textId="77777777" w:rsidR="000943E9" w:rsidRDefault="000943E9" w:rsidP="000943E9"/>
    <w:p w14:paraId="2E9CCF40" w14:textId="77777777" w:rsidR="000943E9" w:rsidRDefault="000943E9" w:rsidP="000943E9">
      <w:r w:rsidRPr="00383256">
        <w:rPr>
          <w:b/>
          <w:bCs/>
        </w:rPr>
        <w:t>Solution #</w:t>
      </w:r>
      <w:r>
        <w:rPr>
          <w:b/>
          <w:bCs/>
        </w:rPr>
        <w:t>4d</w:t>
      </w:r>
      <w:r>
        <w:t>: The s</w:t>
      </w:r>
      <w:r>
        <w:lastRenderedPageBreak/>
        <w:t>olution #4d for EAS application context transfer charging based on PEC is illustrated in the Figure 7.4.4.4.-2.</w:t>
      </w:r>
    </w:p>
    <w:p w14:paraId="50C79733" w14:textId="77777777" w:rsidR="000943E9" w:rsidRDefault="000943E9" w:rsidP="000943E9">
      <w:pPr>
        <w:jc w:val="center"/>
      </w:pPr>
      <w:r>
        <w:object w:dxaOrig="12051" w:dyaOrig="4870" w14:anchorId="021C623D">
          <v:shape id="_x0000_i1048" type="#_x0000_t75" style="width:473pt;height:191.5pt" o:ole="">
            <v:imagedata r:id="rId55" o:title=""/>
          </v:shape>
          <o:OLEObject Type="Embed" ProgID="Visio.Drawing.15" ShapeID="_x0000_i1048" DrawAspect="Content" ObjectID="_1676781038" r:id="rId56"/>
        </w:object>
      </w:r>
    </w:p>
    <w:p w14:paraId="14006E46" w14:textId="77777777" w:rsidR="000943E9" w:rsidRDefault="000943E9" w:rsidP="000943E9">
      <w:pPr>
        <w:keepLines/>
        <w:spacing w:after="240"/>
        <w:jc w:val="center"/>
      </w:pPr>
      <w:r>
        <w:rPr>
          <w:rFonts w:ascii="Arial" w:hAnsi="Arial"/>
          <w:b/>
        </w:rPr>
        <w:t>Figure 7.4.4.4-2: Charging for EAS application context transfer - PEC</w:t>
      </w:r>
    </w:p>
    <w:p w14:paraId="6F9338BC" w14:textId="77777777" w:rsidR="000943E9" w:rsidRDefault="000943E9" w:rsidP="000943E9">
      <w:pPr>
        <w:pStyle w:val="B1"/>
      </w:pPr>
      <w:r>
        <w:t>1.</w:t>
      </w:r>
      <w:r>
        <w:tab/>
        <w:t xml:space="preserve">The EEC sends the </w:t>
      </w:r>
      <w:r>
        <w:rPr>
          <w:lang w:eastAsia="zh-CN"/>
        </w:rPr>
        <w:t>Application Context Relocation</w:t>
      </w:r>
      <w:r>
        <w:t xml:space="preserve"> request (see TS 23.558 [4]) to the S-EES.</w:t>
      </w:r>
    </w:p>
    <w:p w14:paraId="7DF4852C" w14:textId="77777777" w:rsidR="000943E9" w:rsidRDefault="000943E9" w:rsidP="000943E9">
      <w:pPr>
        <w:pStyle w:val="B1"/>
      </w:pPr>
      <w:r>
        <w:t>2.</w:t>
      </w:r>
      <w:r>
        <w:tab/>
        <w:t>The S-</w:t>
      </w:r>
      <w:r>
        <w:rPr>
          <w:lang w:eastAsia="zh-CN"/>
        </w:rPr>
        <w:t>EE</w:t>
      </w:r>
      <w:r>
        <w:t xml:space="preserve">S sends </w:t>
      </w:r>
      <w:r>
        <w:rPr>
          <w:lang w:eastAsia="zh-CN"/>
        </w:rPr>
        <w:t>Application Context Relocation</w:t>
      </w:r>
      <w:r>
        <w:t xml:space="preserve"> Notify (see TS 23.558 [4]) to the S-EAS.</w:t>
      </w:r>
    </w:p>
    <w:p w14:paraId="28A5D302" w14:textId="77777777" w:rsidR="000943E9" w:rsidRDefault="000943E9" w:rsidP="000943E9">
      <w:pPr>
        <w:pStyle w:val="B1"/>
      </w:pPr>
      <w:r>
        <w:t>3.</w:t>
      </w:r>
      <w:r>
        <w:tab/>
        <w:t>The S-</w:t>
      </w:r>
      <w:r>
        <w:rPr>
          <w:lang w:eastAsia="zh-CN"/>
        </w:rPr>
        <w:t>EA</w:t>
      </w:r>
      <w:r>
        <w:t xml:space="preserve">S sends </w:t>
      </w:r>
      <w:r>
        <w:rPr>
          <w:lang w:eastAsia="zh-CN"/>
        </w:rPr>
        <w:t>Application Context Relocation</w:t>
      </w:r>
      <w:r>
        <w:t xml:space="preserve"> Complete (see TS 23.558 [4]) to the S-EES.</w:t>
      </w:r>
    </w:p>
    <w:p w14:paraId="7C9CCE76" w14:textId="77777777" w:rsidR="000943E9" w:rsidRDefault="000943E9" w:rsidP="000943E9">
      <w:pPr>
        <w:pStyle w:val="B1"/>
      </w:pPr>
      <w:r>
        <w:rPr>
          <w:b/>
        </w:rPr>
        <w:lastRenderedPageBreak/>
        <w:t>3ch-a)</w:t>
      </w:r>
      <w:r>
        <w:rPr>
          <w:b/>
        </w:rPr>
        <w:tab/>
        <w:t>Charging Data Request [Event]:</w:t>
      </w:r>
      <w:r>
        <w:t xml:space="preserve"> The CEF generates charging data related to the </w:t>
      </w:r>
      <w:r>
        <w:rPr>
          <w:lang w:eastAsia="zh-CN"/>
        </w:rPr>
        <w:t>Application Context Relocation</w:t>
      </w:r>
      <w:r>
        <w:t xml:space="preserve"> and sends the charging data request for the CHF to process the related charging data for CDR generation purpose.</w:t>
      </w:r>
    </w:p>
    <w:p w14:paraId="26A983CC" w14:textId="77777777" w:rsidR="000943E9" w:rsidRDefault="000943E9" w:rsidP="000943E9">
      <w:pPr>
        <w:pStyle w:val="B1"/>
      </w:pPr>
      <w:r>
        <w:rPr>
          <w:b/>
        </w:rPr>
        <w:t>3ch-b)</w:t>
      </w:r>
      <w:r>
        <w:rPr>
          <w:b/>
        </w:rPr>
        <w:tab/>
        <w:t xml:space="preserve"> </w:t>
      </w:r>
      <w:r>
        <w:rPr>
          <w:b/>
          <w:lang w:eastAsia="zh-CN"/>
        </w:rPr>
        <w:t>Create</w:t>
      </w:r>
      <w:r>
        <w:rPr>
          <w:b/>
        </w:rPr>
        <w:t xml:space="preserve"> CDR:</w:t>
      </w:r>
      <w:r>
        <w:t xml:space="preserve"> the CHF stores received information and </w:t>
      </w:r>
      <w:r>
        <w:rPr>
          <w:lang w:eastAsia="zh-CN"/>
        </w:rPr>
        <w:t>creates</w:t>
      </w:r>
      <w:r>
        <w:t xml:space="preserve"> a CDR related to the event.</w:t>
      </w:r>
    </w:p>
    <w:p w14:paraId="5031F78F" w14:textId="77777777" w:rsidR="000943E9" w:rsidRDefault="000943E9" w:rsidP="000943E9">
      <w:pPr>
        <w:pStyle w:val="B1"/>
      </w:pPr>
      <w:r>
        <w:rPr>
          <w:b/>
        </w:rPr>
        <w:t>3ch-c)</w:t>
      </w:r>
      <w:r>
        <w:rPr>
          <w:b/>
        </w:rPr>
        <w:tab/>
        <w:t>Charging Data Response [Event]:</w:t>
      </w:r>
      <w:r>
        <w:t xml:space="preserve"> The CHF informs the CEF on the result of the request.</w:t>
      </w:r>
    </w:p>
    <w:p w14:paraId="27F3099C" w14:textId="77777777" w:rsidR="000943E9" w:rsidRDefault="000943E9" w:rsidP="000943E9">
      <w:pPr>
        <w:pStyle w:val="B1"/>
      </w:pPr>
      <w:r>
        <w:t>4.</w:t>
      </w:r>
      <w:r>
        <w:tab/>
        <w:t>The S-</w:t>
      </w:r>
      <w:r>
        <w:rPr>
          <w:lang w:eastAsia="zh-CN"/>
        </w:rPr>
        <w:t>EE</w:t>
      </w:r>
      <w:r>
        <w:t xml:space="preserve">S sends </w:t>
      </w:r>
      <w:r>
        <w:rPr>
          <w:lang w:eastAsia="zh-CN"/>
        </w:rPr>
        <w:t>Application Context Relocation</w:t>
      </w:r>
      <w:r>
        <w:t xml:space="preserve"> Complete (see TS 23.558 [4]) to the EEC.</w:t>
      </w:r>
    </w:p>
    <w:p w14:paraId="31C4654A" w14:textId="77777777" w:rsidR="000943E9" w:rsidRDefault="000943E9" w:rsidP="000943E9">
      <w:r w:rsidRPr="00383256">
        <w:rPr>
          <w:b/>
          <w:bCs/>
        </w:rPr>
        <w:t>Solution #</w:t>
      </w:r>
      <w:r>
        <w:rPr>
          <w:b/>
          <w:bCs/>
        </w:rPr>
        <w:t>4e</w:t>
      </w:r>
      <w:r>
        <w:t>: The solution #4e for EAS application context transfer charging based on ECUR is illustrated in the Figure 7.4.4.4-3.</w:t>
      </w:r>
    </w:p>
    <w:p w14:paraId="566E8386" w14:textId="77777777" w:rsidR="000943E9" w:rsidRDefault="000943E9" w:rsidP="000943E9">
      <w:pPr>
        <w:jc w:val="center"/>
      </w:pPr>
      <w:r>
        <w:object w:dxaOrig="12001" w:dyaOrig="6769" w14:anchorId="15F18186">
          <v:shape id="_x0000_i1049" type="#_x0000_t75" style="width:410pt;height:231pt" o:ole="">
            <v:imagedata r:id="rId57" o:title=""/>
          </v:shape>
          <o:OLEObject Type="Embed" ProgID="Visio.Drawing.15" ShapeID="_x0000_i1049" DrawAspect="Content" ObjectID="_1676781039" r:id="rId58"/>
        </w:object>
      </w:r>
      <w:r w:rsidDel="00127B2D">
        <w:t xml:space="preserve"> </w:t>
      </w:r>
    </w:p>
    <w:p w14:paraId="68B89BFF" w14:textId="77777777" w:rsidR="000943E9" w:rsidRDefault="000943E9" w:rsidP="000943E9">
      <w:pPr>
        <w:keepLines/>
        <w:spacing w:after="240"/>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4</w:t>
      </w:r>
      <w:r w:rsidRPr="00121A5D">
        <w:rPr>
          <w:rFonts w:ascii="Arial" w:hAnsi="Arial"/>
          <w:b/>
        </w:rPr>
        <w:t>.4</w:t>
      </w:r>
      <w:r>
        <w:rPr>
          <w:rFonts w:ascii="Arial" w:hAnsi="Arial"/>
          <w:b/>
        </w:rPr>
        <w:t>.4</w:t>
      </w:r>
      <w:r w:rsidRPr="00121A5D">
        <w:rPr>
          <w:rFonts w:ascii="Arial" w:hAnsi="Arial"/>
          <w:b/>
        </w:rPr>
        <w:t>-</w:t>
      </w:r>
      <w:r>
        <w:rPr>
          <w:rFonts w:ascii="Arial" w:hAnsi="Arial"/>
          <w:b/>
        </w:rPr>
        <w:t>3</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application context transfer - ECUR</w:t>
      </w:r>
    </w:p>
    <w:p w14:paraId="0D456A32" w14:textId="77777777" w:rsidR="000943E9" w:rsidRDefault="000943E9" w:rsidP="000943E9">
      <w:pPr>
        <w:pStyle w:val="B1"/>
      </w:pPr>
      <w:r>
        <w:t>1.</w:t>
      </w:r>
      <w:r>
        <w:tab/>
        <w:t xml:space="preserve">The EEC sends the </w:t>
      </w:r>
      <w:r>
        <w:rPr>
          <w:lang w:eastAsia="zh-CN"/>
        </w:rPr>
        <w:t>Application Context Relocation</w:t>
      </w:r>
      <w:r>
        <w:t xml:space="preserve"> request (see TS 23.558 [4]) to the S-EES.</w:t>
      </w:r>
    </w:p>
    <w:p w14:paraId="3B07AA80" w14:textId="77777777" w:rsidR="000943E9" w:rsidRDefault="000943E9" w:rsidP="000943E9">
      <w:pPr>
        <w:pStyle w:val="B1"/>
      </w:pPr>
      <w:r>
        <w:rPr>
          <w:b/>
        </w:rPr>
        <w:t>1</w:t>
      </w:r>
      <w:r w:rsidRPr="00AA5C85">
        <w:rPr>
          <w:b/>
        </w:rPr>
        <w:t>ch-a)</w:t>
      </w:r>
      <w:r w:rsidRPr="00AA5C85">
        <w:rPr>
          <w:b/>
        </w:rPr>
        <w:tab/>
        <w:t>Charging Data</w:t>
      </w:r>
      <w:r w:rsidRPr="00E81B7D">
        <w:rPr>
          <w:b/>
        </w:rPr>
        <w:t xml:space="preserve"> Request</w:t>
      </w:r>
      <w:r>
        <w:rPr>
          <w:b/>
        </w:rPr>
        <w:t xml:space="preserve"> (initial, quota request)</w:t>
      </w:r>
      <w:r w:rsidRPr="00E81B7D">
        <w:rPr>
          <w:b/>
        </w:rPr>
        <w:t>:</w:t>
      </w:r>
      <w:r w:rsidRPr="00E81B7D">
        <w:t xml:space="preserve"> The </w:t>
      </w:r>
      <w:r>
        <w:t>S-EES</w:t>
      </w:r>
      <w:r w:rsidRPr="00E81B7D">
        <w:t xml:space="preserve"> generates charging data related to the </w:t>
      </w:r>
      <w:r>
        <w:rPr>
          <w:lang w:eastAsia="zh-CN"/>
        </w:rPr>
        <w:t>Application Context Relocation</w:t>
      </w:r>
      <w:r>
        <w:t xml:space="preserve"> request </w:t>
      </w:r>
      <w:r w:rsidRPr="00E81B7D">
        <w:t xml:space="preserve">and sends the charging data request </w:t>
      </w:r>
      <w:r>
        <w:t>to</w:t>
      </w:r>
      <w:r w:rsidRPr="00E81B7D">
        <w:t xml:space="preserve"> the CHF for </w:t>
      </w:r>
      <w:r>
        <w:t xml:space="preserve">quota request and </w:t>
      </w:r>
      <w:r w:rsidRPr="00E81B7D">
        <w:t xml:space="preserve">CDR </w:t>
      </w:r>
      <w:r>
        <w:t>opening</w:t>
      </w:r>
      <w:r w:rsidRPr="00E81B7D">
        <w:t xml:space="preserve"> purpose.</w:t>
      </w:r>
    </w:p>
    <w:p w14:paraId="3024BC07" w14:textId="684DC11B" w:rsidR="000943E9" w:rsidRPr="00E81B7D" w:rsidRDefault="000943E9" w:rsidP="000943E9">
      <w:pPr>
        <w:pStyle w:val="B1"/>
      </w:pPr>
      <w:r>
        <w:rPr>
          <w:b/>
        </w:rPr>
        <w:t>1</w:t>
      </w:r>
      <w:r w:rsidRPr="00E81B7D">
        <w:rPr>
          <w:b/>
        </w:rPr>
        <w:t>ch-b)</w:t>
      </w:r>
      <w:r>
        <w:rPr>
          <w:b/>
        </w:rPr>
        <w:tab/>
      </w:r>
      <w:r w:rsidRPr="00E81B7D">
        <w:rPr>
          <w:b/>
          <w:lang w:eastAsia="zh-CN"/>
        </w:rPr>
        <w:t>Create</w:t>
      </w:r>
      <w:r w:rsidRPr="00E81B7D">
        <w:rPr>
          <w:b/>
        </w:rPr>
        <w:t xml:space="preserve"> CDR:</w:t>
      </w:r>
      <w:r w:rsidRPr="00E81B7D">
        <w:t xml:space="preserve"> the CHF stores received information</w:t>
      </w:r>
      <w:r>
        <w:t>, conducts the account, rating and reservation control</w:t>
      </w:r>
      <w:r w:rsidR="00323517">
        <w:t xml:space="preserve"> </w:t>
      </w:r>
      <w:r w:rsidRPr="00E81B7D">
        <w:t xml:space="preserve">and </w:t>
      </w:r>
      <w:r>
        <w:rPr>
          <w:lang w:eastAsia="zh-CN"/>
        </w:rPr>
        <w:t>opens</w:t>
      </w:r>
      <w:r w:rsidRPr="00E81B7D">
        <w:t xml:space="preserve"> a CDR related to the</w:t>
      </w:r>
      <w:r>
        <w:t xml:space="preserve"> </w:t>
      </w:r>
      <w:r>
        <w:rPr>
          <w:lang w:eastAsia="zh-CN"/>
        </w:rPr>
        <w:t>Application Context Relocation procedure</w:t>
      </w:r>
      <w:r w:rsidRPr="00E81B7D">
        <w:t>.</w:t>
      </w:r>
    </w:p>
    <w:p w14:paraId="0C4E35FB" w14:textId="77777777" w:rsidR="000943E9" w:rsidRDefault="000943E9" w:rsidP="000943E9">
      <w:pPr>
        <w:pStyle w:val="B1"/>
      </w:pPr>
      <w:r>
        <w:rPr>
          <w:b/>
        </w:rPr>
        <w:t>1</w:t>
      </w:r>
      <w:r w:rsidRPr="00E81B7D">
        <w:rPr>
          <w:b/>
        </w:rPr>
        <w:t>ch-</w:t>
      </w:r>
      <w:r>
        <w:rPr>
          <w:b/>
        </w:rPr>
        <w:t>c</w:t>
      </w:r>
      <w:r w:rsidRPr="00E81B7D">
        <w:rPr>
          <w:b/>
        </w:rPr>
        <w:t>)</w:t>
      </w:r>
      <w:r w:rsidRPr="00E81B7D">
        <w:rPr>
          <w:b/>
        </w:rPr>
        <w:tab/>
        <w:t>Charging Data Response</w:t>
      </w:r>
      <w:r>
        <w:rPr>
          <w:b/>
        </w:rPr>
        <w:t xml:space="preserve"> (initial, quota granted)</w:t>
      </w:r>
      <w:r w:rsidRPr="00E81B7D">
        <w:rPr>
          <w:b/>
        </w:rPr>
        <w:t>:</w:t>
      </w:r>
      <w:r w:rsidRPr="00E81B7D">
        <w:t xml:space="preserve"> The </w:t>
      </w:r>
      <w:r w:rsidRPr="00E81B7D">
        <w:lastRenderedPageBreak/>
        <w:t xml:space="preserve">CHF informs the </w:t>
      </w:r>
      <w:r>
        <w:t>S-EES</w:t>
      </w:r>
      <w:r w:rsidRPr="00E81B7D">
        <w:t xml:space="preserve"> on the result of the request.</w:t>
      </w:r>
    </w:p>
    <w:p w14:paraId="2F79A511" w14:textId="77777777" w:rsidR="000943E9" w:rsidRDefault="000943E9" w:rsidP="000943E9">
      <w:pPr>
        <w:pStyle w:val="B1"/>
      </w:pPr>
      <w:r>
        <w:t>2.</w:t>
      </w:r>
      <w:r>
        <w:tab/>
        <w:t>If the quota request was granted, the S-</w:t>
      </w:r>
      <w:r>
        <w:rPr>
          <w:rFonts w:hint="eastAsia"/>
          <w:lang w:eastAsia="zh-CN"/>
        </w:rPr>
        <w:t>EE</w:t>
      </w:r>
      <w:r>
        <w:t xml:space="preserve">S sends </w:t>
      </w:r>
      <w:r>
        <w:rPr>
          <w:lang w:eastAsia="zh-CN"/>
        </w:rPr>
        <w:t>Application Context Relocation</w:t>
      </w:r>
      <w:r>
        <w:t xml:space="preserve"> Notify (see TS 23.558 [4]) to the S-EAS.</w:t>
      </w:r>
    </w:p>
    <w:p w14:paraId="68BE5092" w14:textId="77777777" w:rsidR="000943E9" w:rsidRDefault="000943E9" w:rsidP="000943E9">
      <w:pPr>
        <w:pStyle w:val="B1"/>
      </w:pPr>
      <w:r>
        <w:t>3.</w:t>
      </w:r>
      <w:r>
        <w:tab/>
        <w:t>The S-</w:t>
      </w:r>
      <w:r>
        <w:rPr>
          <w:rFonts w:hint="eastAsia"/>
          <w:lang w:eastAsia="zh-CN"/>
        </w:rPr>
        <w:t>E</w:t>
      </w:r>
      <w:r>
        <w:rPr>
          <w:lang w:eastAsia="zh-CN"/>
        </w:rPr>
        <w:t>A</w:t>
      </w:r>
      <w:r>
        <w:t xml:space="preserve">S sends </w:t>
      </w:r>
      <w:r>
        <w:rPr>
          <w:lang w:eastAsia="zh-CN"/>
        </w:rPr>
        <w:t>Application Context Relocation</w:t>
      </w:r>
      <w:r>
        <w:t xml:space="preserve"> Complete (see TS 23.558 [4]) to the S-EES.</w:t>
      </w:r>
    </w:p>
    <w:p w14:paraId="6825D13F" w14:textId="77777777" w:rsidR="000943E9" w:rsidRDefault="000943E9" w:rsidP="000943E9">
      <w:pPr>
        <w:pStyle w:val="B1"/>
      </w:pPr>
      <w:r>
        <w:t>4.</w:t>
      </w:r>
      <w:r>
        <w:tab/>
        <w:t>The S-</w:t>
      </w:r>
      <w:r>
        <w:rPr>
          <w:rFonts w:hint="eastAsia"/>
          <w:lang w:eastAsia="zh-CN"/>
        </w:rPr>
        <w:t>E</w:t>
      </w:r>
      <w:r>
        <w:rPr>
          <w:lang w:eastAsia="zh-CN"/>
        </w:rPr>
        <w:t>E</w:t>
      </w:r>
      <w:r>
        <w:t xml:space="preserve">S sends </w:t>
      </w:r>
      <w:r>
        <w:rPr>
          <w:lang w:eastAsia="zh-CN"/>
        </w:rPr>
        <w:t>Application Context Relocation</w:t>
      </w:r>
      <w:r>
        <w:t xml:space="preserve"> Complete (see TS 23.558 [4]) to the EEC.</w:t>
      </w:r>
    </w:p>
    <w:p w14:paraId="0DD9406C" w14:textId="77777777" w:rsidR="000943E9" w:rsidRDefault="000943E9" w:rsidP="000943E9">
      <w:pPr>
        <w:pStyle w:val="B1"/>
      </w:pPr>
      <w:r>
        <w:rPr>
          <w:b/>
        </w:rPr>
        <w:t>4</w:t>
      </w:r>
      <w:r w:rsidRPr="00AA5C85">
        <w:rPr>
          <w:b/>
        </w:rPr>
        <w:t>ch-a)</w:t>
      </w:r>
      <w:r w:rsidRPr="00AA5C85">
        <w:rPr>
          <w:b/>
        </w:rPr>
        <w:tab/>
        <w:t>Charging Data</w:t>
      </w:r>
      <w:r w:rsidRPr="00E81B7D">
        <w:rPr>
          <w:b/>
        </w:rPr>
        <w:t xml:space="preserve"> Request</w:t>
      </w:r>
      <w:r>
        <w:rPr>
          <w:b/>
        </w:rPr>
        <w:t xml:space="preserve"> (termination, used quota)</w:t>
      </w:r>
      <w:r w:rsidRPr="00E81B7D">
        <w:rPr>
          <w:b/>
        </w:rPr>
        <w:t>:</w:t>
      </w:r>
      <w:r w:rsidRPr="00E81B7D">
        <w:t xml:space="preserve"> The </w:t>
      </w:r>
      <w:r>
        <w:t>S-EES</w:t>
      </w:r>
      <w:r w:rsidRPr="00E81B7D">
        <w:t xml:space="preserve"> generates charging data related to the </w:t>
      </w:r>
      <w:r>
        <w:rPr>
          <w:lang w:eastAsia="zh-CN"/>
        </w:rPr>
        <w:t>Application Context Relocation</w:t>
      </w:r>
      <w:r>
        <w:t xml:space="preserve"> Complete </w:t>
      </w:r>
      <w:r w:rsidRPr="00E81B7D">
        <w:t xml:space="preserve">and sends the charging data request </w:t>
      </w:r>
      <w:r>
        <w:t>to</w:t>
      </w:r>
      <w:r w:rsidRPr="00E81B7D">
        <w:t xml:space="preserve"> the CHF for CDR </w:t>
      </w:r>
      <w:r>
        <w:t xml:space="preserve"> closing</w:t>
      </w:r>
      <w:r w:rsidRPr="00E81B7D">
        <w:t xml:space="preserve"> purpose.</w:t>
      </w:r>
    </w:p>
    <w:p w14:paraId="62891D3D" w14:textId="77777777" w:rsidR="000943E9" w:rsidRPr="00E81B7D" w:rsidRDefault="000943E9" w:rsidP="000943E9">
      <w:pPr>
        <w:pStyle w:val="B1"/>
      </w:pPr>
      <w:r>
        <w:rPr>
          <w:b/>
        </w:rPr>
        <w:t>4</w:t>
      </w:r>
      <w:r w:rsidRPr="00E81B7D">
        <w:rPr>
          <w:b/>
        </w:rPr>
        <w:t>ch-b)</w:t>
      </w:r>
      <w:r>
        <w:rPr>
          <w:b/>
        </w:rPr>
        <w:tab/>
      </w:r>
      <w:r>
        <w:rPr>
          <w:b/>
          <w:lang w:eastAsia="zh-CN"/>
        </w:rPr>
        <w:t>Close</w:t>
      </w:r>
      <w:r w:rsidRPr="00E81B7D">
        <w:rPr>
          <w:b/>
        </w:rPr>
        <w:t xml:space="preserve"> CDR:</w:t>
      </w:r>
      <w:r w:rsidRPr="00E81B7D">
        <w:t xml:space="preserve"> the CHF stores received information</w:t>
      </w:r>
      <w:r>
        <w:t xml:space="preserve"> conducts the account and rating control</w:t>
      </w:r>
      <w:r w:rsidDel="00EF1853">
        <w:t xml:space="preserve"> </w:t>
      </w:r>
      <w:r>
        <w:t>and closes</w:t>
      </w:r>
      <w:r w:rsidRPr="00E81B7D">
        <w:t xml:space="preserve"> </w:t>
      </w:r>
      <w:r>
        <w:t>the</w:t>
      </w:r>
      <w:r w:rsidRPr="00E81B7D">
        <w:t xml:space="preserve"> CDR related to the</w:t>
      </w:r>
      <w:r>
        <w:t xml:space="preserve"> </w:t>
      </w:r>
      <w:r>
        <w:rPr>
          <w:lang w:eastAsia="zh-CN"/>
        </w:rPr>
        <w:t>Application Context Relocation</w:t>
      </w:r>
      <w:r>
        <w:t xml:space="preserve"> procedure</w:t>
      </w:r>
      <w:r w:rsidRPr="00E81B7D">
        <w:t>.</w:t>
      </w:r>
    </w:p>
    <w:p w14:paraId="41339B3B" w14:textId="77777777" w:rsidR="000943E9" w:rsidRDefault="000943E9" w:rsidP="000943E9">
      <w:pPr>
        <w:pStyle w:val="B1"/>
      </w:pPr>
      <w:r>
        <w:rPr>
          <w:b/>
        </w:rPr>
        <w:t>4</w:t>
      </w:r>
      <w:r w:rsidRPr="00AA5C85">
        <w:rPr>
          <w:b/>
        </w:rPr>
        <w:t>ch-</w:t>
      </w:r>
      <w:r>
        <w:rPr>
          <w:b/>
        </w:rPr>
        <w:t>c</w:t>
      </w:r>
      <w:r w:rsidRPr="00AA5C85">
        <w:rPr>
          <w:b/>
        </w:rPr>
        <w:t>)</w:t>
      </w:r>
      <w:r w:rsidRPr="00AA5C85">
        <w:rPr>
          <w:b/>
        </w:rPr>
        <w:tab/>
        <w:t>Charg</w:t>
      </w:r>
      <w:r w:rsidRPr="00AA5C85">
        <w:rPr>
          <w:b/>
        </w:rPr>
        <w:lastRenderedPageBreak/>
        <w:t>ing Data</w:t>
      </w:r>
      <w:r w:rsidRPr="00E81B7D">
        <w:rPr>
          <w:b/>
        </w:rPr>
        <w:t xml:space="preserve"> Request</w:t>
      </w:r>
      <w:r>
        <w:rPr>
          <w:b/>
        </w:rPr>
        <w:t xml:space="preserve"> (termination)</w:t>
      </w:r>
      <w:r w:rsidRPr="00E81B7D">
        <w:rPr>
          <w:b/>
        </w:rPr>
        <w:t>:</w:t>
      </w:r>
      <w:r w:rsidRPr="00E81B7D">
        <w:t xml:space="preserve"> The CHF informs the </w:t>
      </w:r>
      <w:r>
        <w:t>S-EES</w:t>
      </w:r>
      <w:r w:rsidRPr="00E81B7D">
        <w:t xml:space="preserve"> on the result of the request.</w:t>
      </w:r>
    </w:p>
    <w:p w14:paraId="73D6F9C0" w14:textId="77777777" w:rsidR="000943E9" w:rsidRDefault="000943E9" w:rsidP="000943E9">
      <w:pPr>
        <w:pStyle w:val="Heading3"/>
      </w:pPr>
      <w:bookmarkStart w:id="134" w:name="_Toc50104657"/>
      <w:bookmarkStart w:id="135" w:name="_Toc66166088"/>
      <w:r>
        <w:lastRenderedPageBreak/>
        <w:t>7.4.5</w:t>
      </w:r>
      <w:r>
        <w:tab/>
        <w:t>Evaluation</w:t>
      </w:r>
      <w:bookmarkEnd w:id="134"/>
      <w:bookmarkEnd w:id="135"/>
    </w:p>
    <w:p w14:paraId="19383A5B" w14:textId="77777777" w:rsidR="000943E9" w:rsidRPr="00F95EB6" w:rsidRDefault="000943E9" w:rsidP="000943E9"/>
    <w:p w14:paraId="1D23756D" w14:textId="77777777" w:rsidR="000943E9" w:rsidRDefault="000943E9" w:rsidP="000943E9">
      <w:pPr>
        <w:pStyle w:val="Heading3"/>
      </w:pPr>
      <w:bookmarkStart w:id="136" w:name="_Toc50104658"/>
      <w:bookmarkStart w:id="137" w:name="_Toc66166089"/>
      <w:r>
        <w:t>7.4.6</w:t>
      </w:r>
      <w:r>
        <w:tab/>
        <w:t>Conclusion</w:t>
      </w:r>
      <w:bookmarkEnd w:id="136"/>
      <w:bookmarkEnd w:id="137"/>
    </w:p>
    <w:p w14:paraId="57A7067C" w14:textId="77777777" w:rsidR="00A76FDE" w:rsidRDefault="00A76FDE" w:rsidP="00A76FDE"/>
    <w:p w14:paraId="3DB0A1D5" w14:textId="31709B8C" w:rsidR="00A76FDE" w:rsidRDefault="00C34F5A" w:rsidP="00A76FDE">
      <w:pPr>
        <w:pStyle w:val="Heading1"/>
      </w:pPr>
      <w:bookmarkStart w:id="138" w:name="_Toc66166090"/>
      <w:r>
        <w:t>8</w:t>
      </w:r>
      <w:r w:rsidR="00A76FDE">
        <w:tab/>
        <w:t>Conclusions and recommendations</w:t>
      </w:r>
      <w:bookmarkEnd w:id="138"/>
    </w:p>
    <w:p w14:paraId="268A9773" w14:textId="77777777" w:rsidR="002675F0" w:rsidRPr="00A54A15" w:rsidRDefault="002675F0" w:rsidP="002675F0"/>
    <w:p w14:paraId="2DE0CE3A" w14:textId="77777777" w:rsidR="00080512" w:rsidRPr="00A54A15" w:rsidRDefault="00080512">
      <w:pPr>
        <w:pStyle w:val="Heading8"/>
      </w:pPr>
      <w:r w:rsidRPr="00A54A15">
        <w:br w:type="page"/>
      </w:r>
      <w:bookmarkStart w:id="139" w:name="_Toc66166091"/>
      <w:r w:rsidRPr="00A54A15">
        <w:lastRenderedPageBreak/>
        <w:t>Annex &lt;X&gt; (informative):</w:t>
      </w:r>
      <w:r w:rsidRPr="00A54A15">
        <w:br/>
        <w:t>Change history</w:t>
      </w:r>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F23385">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140" w:name="historyclause"/>
            <w:bookmarkEnd w:id="140"/>
            <w:r w:rsidRPr="00A54A15">
              <w:rPr>
                <w:b/>
              </w:rPr>
              <w:t>Change history</w:t>
            </w:r>
          </w:p>
        </w:tc>
      </w:tr>
      <w:tr w:rsidR="003C3971" w:rsidRPr="00A54A15" w14:paraId="0467E790" w14:textId="77777777" w:rsidTr="00F23385">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F23385">
        <w:tc>
          <w:tcPr>
            <w:tcW w:w="800" w:type="dxa"/>
            <w:shd w:val="solid" w:color="FFFFFF" w:fill="auto"/>
          </w:tcPr>
          <w:p w14:paraId="212B44D9" w14:textId="57217178"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-0</w:t>
            </w:r>
            <w:r w:rsidR="00453047">
              <w:rPr>
                <w:sz w:val="16"/>
                <w:szCs w:val="16"/>
              </w:rPr>
              <w:t>8</w:t>
            </w:r>
          </w:p>
        </w:tc>
        <w:tc>
          <w:tcPr>
            <w:tcW w:w="1000" w:type="dxa"/>
            <w:shd w:val="solid" w:color="FFFFFF" w:fill="auto"/>
          </w:tcPr>
          <w:p w14:paraId="13FD01E4" w14:textId="18F85559" w:rsidR="003C3971" w:rsidRPr="00A54A15" w:rsidRDefault="00655F04" w:rsidP="00C72833">
            <w:pPr>
              <w:pStyle w:val="TAC"/>
              <w:rPr>
                <w:sz w:val="16"/>
                <w:szCs w:val="16"/>
              </w:rPr>
            </w:pPr>
            <w:r w:rsidRPr="00A54A15">
              <w:rPr>
                <w:sz w:val="16"/>
                <w:szCs w:val="16"/>
              </w:rPr>
              <w:t>SA5#1</w:t>
            </w:r>
            <w:r w:rsidR="00453047">
              <w:rPr>
                <w:sz w:val="16"/>
                <w:szCs w:val="16"/>
              </w:rPr>
              <w:t>32e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F23385" w:rsidRPr="00A54A15" w14:paraId="0CB14657" w14:textId="77777777" w:rsidTr="00F23385">
        <w:tc>
          <w:tcPr>
            <w:tcW w:w="800" w:type="dxa"/>
            <w:shd w:val="solid" w:color="FFFFFF" w:fill="auto"/>
          </w:tcPr>
          <w:p w14:paraId="2D22F19F" w14:textId="1E28370F" w:rsidR="00F23385" w:rsidRPr="00A54A15" w:rsidRDefault="00F23385" w:rsidP="00F23385">
            <w:pPr>
              <w:pStyle w:val="TAC"/>
              <w:rPr>
                <w:sz w:val="16"/>
                <w:szCs w:val="16"/>
              </w:rPr>
            </w:pPr>
            <w:r w:rsidRPr="00A54A15">
              <w:rPr>
                <w:sz w:val="16"/>
                <w:szCs w:val="16"/>
              </w:rPr>
              <w:t>20</w:t>
            </w:r>
            <w:r>
              <w:rPr>
                <w:sz w:val="16"/>
                <w:szCs w:val="16"/>
              </w:rPr>
              <w:t>20</w:t>
            </w:r>
            <w:r w:rsidRPr="00A54A15">
              <w:rPr>
                <w:sz w:val="16"/>
                <w:szCs w:val="16"/>
              </w:rPr>
              <w:t>-0</w:t>
            </w:r>
            <w:r>
              <w:rPr>
                <w:sz w:val="16"/>
                <w:szCs w:val="16"/>
              </w:rPr>
              <w:t>8</w:t>
            </w:r>
          </w:p>
        </w:tc>
        <w:tc>
          <w:tcPr>
            <w:tcW w:w="1000" w:type="dxa"/>
            <w:shd w:val="solid" w:color="FFFFFF" w:fill="auto"/>
          </w:tcPr>
          <w:p w14:paraId="309C21F3" w14:textId="07D4EB15" w:rsidR="00F23385" w:rsidRPr="00A54A15" w:rsidRDefault="00F23385" w:rsidP="00F23385">
            <w:pPr>
              <w:pStyle w:val="TAC"/>
              <w:rPr>
                <w:sz w:val="16"/>
                <w:szCs w:val="16"/>
              </w:rPr>
            </w:pPr>
            <w:r w:rsidRPr="00A54A15">
              <w:rPr>
                <w:sz w:val="16"/>
                <w:szCs w:val="16"/>
              </w:rPr>
              <w:t>SA5#1</w:t>
            </w:r>
            <w:r>
              <w:rPr>
                <w:sz w:val="16"/>
                <w:szCs w:val="16"/>
              </w:rPr>
              <w:t>32e</w:t>
            </w:r>
          </w:p>
        </w:tc>
        <w:tc>
          <w:tcPr>
            <w:tcW w:w="894" w:type="dxa"/>
            <w:shd w:val="solid" w:color="FFFFFF" w:fill="auto"/>
          </w:tcPr>
          <w:p w14:paraId="70CF422A" w14:textId="75A1C320" w:rsidR="00F23385" w:rsidRDefault="00F23385" w:rsidP="00F23385">
            <w:pPr>
              <w:pStyle w:val="TAC"/>
              <w:rPr>
                <w:sz w:val="16"/>
                <w:szCs w:val="16"/>
              </w:rPr>
            </w:pPr>
            <w:r w:rsidRPr="00F23385">
              <w:rPr>
                <w:sz w:val="16"/>
                <w:szCs w:val="16"/>
              </w:rPr>
              <w:t>S5-204644</w:t>
            </w:r>
          </w:p>
        </w:tc>
        <w:tc>
          <w:tcPr>
            <w:tcW w:w="425" w:type="dxa"/>
            <w:shd w:val="solid" w:color="FFFFFF" w:fill="auto"/>
          </w:tcPr>
          <w:p w14:paraId="5A2A2BC2" w14:textId="760A9D1C" w:rsidR="00F23385" w:rsidRPr="00A54A15" w:rsidRDefault="00F23385" w:rsidP="00F23385">
            <w:pPr>
              <w:pStyle w:val="TAL"/>
              <w:rPr>
                <w:sz w:val="16"/>
                <w:szCs w:val="16"/>
              </w:rPr>
            </w:pPr>
            <w:r w:rsidRPr="00A54A15">
              <w:rPr>
                <w:sz w:val="16"/>
                <w:szCs w:val="16"/>
              </w:rPr>
              <w:t>-</w:t>
            </w:r>
          </w:p>
        </w:tc>
        <w:tc>
          <w:tcPr>
            <w:tcW w:w="425" w:type="dxa"/>
            <w:shd w:val="solid" w:color="FFFFFF" w:fill="auto"/>
          </w:tcPr>
          <w:p w14:paraId="1EDD9DE6" w14:textId="103A2187" w:rsidR="00F23385" w:rsidRPr="00A54A15" w:rsidRDefault="00F23385" w:rsidP="00F23385">
            <w:pPr>
              <w:pStyle w:val="TAR"/>
              <w:rPr>
                <w:sz w:val="16"/>
                <w:szCs w:val="16"/>
              </w:rPr>
            </w:pPr>
            <w:r w:rsidRPr="00A54A15">
              <w:rPr>
                <w:sz w:val="16"/>
                <w:szCs w:val="16"/>
              </w:rPr>
              <w:t>-</w:t>
            </w:r>
          </w:p>
        </w:tc>
        <w:tc>
          <w:tcPr>
            <w:tcW w:w="425" w:type="dxa"/>
            <w:shd w:val="solid" w:color="FFFFFF" w:fill="auto"/>
          </w:tcPr>
          <w:p w14:paraId="36FF5407" w14:textId="2124F051" w:rsidR="00F23385" w:rsidRPr="00A54A15" w:rsidRDefault="00F23385" w:rsidP="00F23385">
            <w:pPr>
              <w:pStyle w:val="TAC"/>
              <w:rPr>
                <w:sz w:val="16"/>
                <w:szCs w:val="16"/>
              </w:rPr>
            </w:pPr>
            <w:r w:rsidRPr="00A54A15">
              <w:rPr>
                <w:sz w:val="16"/>
                <w:szCs w:val="16"/>
              </w:rPr>
              <w:t>-</w:t>
            </w:r>
          </w:p>
        </w:tc>
        <w:tc>
          <w:tcPr>
            <w:tcW w:w="4962" w:type="dxa"/>
            <w:shd w:val="solid" w:color="FFFFFF" w:fill="auto"/>
          </w:tcPr>
          <w:p w14:paraId="7C47515A" w14:textId="7BA1C0A1" w:rsidR="00F23385" w:rsidRPr="00A54A15" w:rsidRDefault="00F23385" w:rsidP="00F23385">
            <w:pPr>
              <w:pStyle w:val="TAL"/>
              <w:rPr>
                <w:sz w:val="16"/>
                <w:szCs w:val="16"/>
              </w:rPr>
            </w:pPr>
            <w:r w:rsidRPr="00F23385">
              <w:rPr>
                <w:sz w:val="16"/>
                <w:szCs w:val="16"/>
              </w:rPr>
              <w:t>pCR Add skeleton of draft TR 28.815</w:t>
            </w:r>
          </w:p>
        </w:tc>
        <w:tc>
          <w:tcPr>
            <w:tcW w:w="708" w:type="dxa"/>
            <w:shd w:val="solid" w:color="FFFFFF" w:fill="auto"/>
          </w:tcPr>
          <w:p w14:paraId="5708EE78" w14:textId="40D5FC5C" w:rsidR="00F23385" w:rsidRPr="00A54A15" w:rsidRDefault="00F23385" w:rsidP="00F23385">
            <w:pPr>
              <w:pStyle w:val="TAC"/>
              <w:rPr>
                <w:sz w:val="16"/>
                <w:szCs w:val="16"/>
              </w:rPr>
            </w:pPr>
            <w:r w:rsidRPr="00A54A15">
              <w:rPr>
                <w:sz w:val="16"/>
                <w:szCs w:val="16"/>
              </w:rPr>
              <w:t>0.</w:t>
            </w:r>
            <w:r>
              <w:rPr>
                <w:sz w:val="16"/>
                <w:szCs w:val="16"/>
              </w:rPr>
              <w:t>1</w:t>
            </w:r>
            <w:r w:rsidRPr="00A54A15">
              <w:rPr>
                <w:sz w:val="16"/>
                <w:szCs w:val="16"/>
              </w:rPr>
              <w:t>.0</w:t>
            </w:r>
          </w:p>
        </w:tc>
      </w:tr>
      <w:tr w:rsidR="00E40B3B" w:rsidRPr="00A54A15" w14:paraId="1F21A3E5" w14:textId="77777777" w:rsidTr="00F23385">
        <w:tc>
          <w:tcPr>
            <w:tcW w:w="800" w:type="dxa"/>
            <w:shd w:val="solid" w:color="FFFFFF" w:fill="auto"/>
          </w:tcPr>
          <w:p w14:paraId="34381CA8" w14:textId="6430E335" w:rsidR="00E40B3B" w:rsidRPr="00A54A15" w:rsidRDefault="00E40B3B" w:rsidP="00E40B3B">
            <w:pPr>
              <w:pStyle w:val="TAC"/>
              <w:rPr>
                <w:sz w:val="16"/>
                <w:szCs w:val="16"/>
              </w:rPr>
            </w:pPr>
            <w:r w:rsidRPr="00A54A15">
              <w:rPr>
                <w:sz w:val="16"/>
                <w:szCs w:val="16"/>
              </w:rPr>
              <w:t>20</w:t>
            </w:r>
            <w:r>
              <w:rPr>
                <w:sz w:val="16"/>
                <w:szCs w:val="16"/>
              </w:rPr>
              <w:t>20</w:t>
            </w:r>
            <w:r w:rsidRPr="00A54A15">
              <w:rPr>
                <w:sz w:val="16"/>
                <w:szCs w:val="16"/>
              </w:rPr>
              <w:t>-</w:t>
            </w:r>
            <w:r w:rsidR="00F46565">
              <w:rPr>
                <w:sz w:val="16"/>
                <w:szCs w:val="16"/>
              </w:rPr>
              <w:t>10</w:t>
            </w:r>
          </w:p>
        </w:tc>
        <w:tc>
          <w:tcPr>
            <w:tcW w:w="1000" w:type="dxa"/>
            <w:shd w:val="solid" w:color="FFFFFF" w:fill="auto"/>
          </w:tcPr>
          <w:p w14:paraId="67B025C1" w14:textId="06C56CB5" w:rsidR="00E40B3B" w:rsidRPr="00A54A15" w:rsidRDefault="00E40B3B" w:rsidP="00E40B3B">
            <w:pPr>
              <w:pStyle w:val="TAC"/>
              <w:rPr>
                <w:sz w:val="16"/>
                <w:szCs w:val="16"/>
              </w:rPr>
            </w:pPr>
            <w:r w:rsidRPr="00A54A15">
              <w:rPr>
                <w:sz w:val="16"/>
                <w:szCs w:val="16"/>
              </w:rPr>
              <w:t>SA5#1</w:t>
            </w:r>
            <w:r>
              <w:rPr>
                <w:sz w:val="16"/>
                <w:szCs w:val="16"/>
              </w:rPr>
              <w:t>33e</w:t>
            </w:r>
          </w:p>
        </w:tc>
        <w:tc>
          <w:tcPr>
            <w:tcW w:w="894" w:type="dxa"/>
            <w:shd w:val="solid" w:color="FFFFFF" w:fill="auto"/>
          </w:tcPr>
          <w:p w14:paraId="6BA55D50" w14:textId="20F9DE39" w:rsidR="00E40B3B" w:rsidRPr="00F23385" w:rsidRDefault="00E40B3B" w:rsidP="00E40B3B">
            <w:pPr>
              <w:pStyle w:val="TAC"/>
              <w:rPr>
                <w:sz w:val="16"/>
                <w:szCs w:val="16"/>
              </w:rPr>
            </w:pPr>
            <w:r w:rsidRPr="00E40B3B">
              <w:rPr>
                <w:sz w:val="16"/>
                <w:szCs w:val="16"/>
              </w:rPr>
              <w:t>S5-205461</w:t>
            </w:r>
          </w:p>
        </w:tc>
        <w:tc>
          <w:tcPr>
            <w:tcW w:w="425" w:type="dxa"/>
            <w:shd w:val="solid" w:color="FFFFFF" w:fill="auto"/>
          </w:tcPr>
          <w:p w14:paraId="41F9BE19" w14:textId="5F353DE5" w:rsidR="00E40B3B" w:rsidRPr="00A54A15" w:rsidRDefault="00E40B3B" w:rsidP="00E40B3B">
            <w:pPr>
              <w:pStyle w:val="TAL"/>
              <w:rPr>
                <w:sz w:val="16"/>
                <w:szCs w:val="16"/>
              </w:rPr>
            </w:pPr>
            <w:r w:rsidRPr="00A54A15">
              <w:rPr>
                <w:sz w:val="16"/>
                <w:szCs w:val="16"/>
              </w:rPr>
              <w:t>-</w:t>
            </w:r>
          </w:p>
        </w:tc>
        <w:tc>
          <w:tcPr>
            <w:tcW w:w="425" w:type="dxa"/>
            <w:shd w:val="solid" w:color="FFFFFF" w:fill="auto"/>
          </w:tcPr>
          <w:p w14:paraId="24FE9EA0" w14:textId="189452CC" w:rsidR="00E40B3B" w:rsidRPr="00A54A15" w:rsidRDefault="00E40B3B" w:rsidP="00E40B3B">
            <w:pPr>
              <w:pStyle w:val="TAR"/>
              <w:rPr>
                <w:sz w:val="16"/>
                <w:szCs w:val="16"/>
              </w:rPr>
            </w:pPr>
            <w:r w:rsidRPr="00A54A15">
              <w:rPr>
                <w:sz w:val="16"/>
                <w:szCs w:val="16"/>
              </w:rPr>
              <w:t>-</w:t>
            </w:r>
          </w:p>
        </w:tc>
        <w:tc>
          <w:tcPr>
            <w:tcW w:w="425" w:type="dxa"/>
            <w:shd w:val="solid" w:color="FFFFFF" w:fill="auto"/>
          </w:tcPr>
          <w:p w14:paraId="571815EC" w14:textId="0D391AC1" w:rsidR="00E40B3B" w:rsidRPr="00A54A15" w:rsidRDefault="00E40B3B" w:rsidP="00E40B3B">
            <w:pPr>
              <w:pStyle w:val="TAC"/>
              <w:rPr>
                <w:sz w:val="16"/>
                <w:szCs w:val="16"/>
              </w:rPr>
            </w:pPr>
            <w:r w:rsidRPr="00A54A15">
              <w:rPr>
                <w:sz w:val="16"/>
                <w:szCs w:val="16"/>
              </w:rPr>
              <w:t>-</w:t>
            </w:r>
          </w:p>
        </w:tc>
        <w:tc>
          <w:tcPr>
            <w:tcW w:w="4962" w:type="dxa"/>
            <w:shd w:val="solid" w:color="FFFFFF" w:fill="auto"/>
          </w:tcPr>
          <w:p w14:paraId="520DE89B" w14:textId="7C67B5A1" w:rsidR="00E40B3B" w:rsidRPr="00F23385" w:rsidRDefault="00E40B3B" w:rsidP="00E40B3B">
            <w:pPr>
              <w:pStyle w:val="TAL"/>
              <w:rPr>
                <w:sz w:val="16"/>
                <w:szCs w:val="16"/>
              </w:rPr>
            </w:pPr>
            <w:r w:rsidRPr="00E40B3B">
              <w:rPr>
                <w:sz w:val="16"/>
                <w:szCs w:val="16"/>
              </w:rPr>
              <w:t>pCR Add overview for EC charging</w:t>
            </w:r>
          </w:p>
        </w:tc>
        <w:tc>
          <w:tcPr>
            <w:tcW w:w="708" w:type="dxa"/>
            <w:shd w:val="solid" w:color="FFFFFF" w:fill="auto"/>
          </w:tcPr>
          <w:p w14:paraId="7AA17565" w14:textId="4D1F159F" w:rsidR="00E40B3B" w:rsidRPr="00A54A15" w:rsidRDefault="00E40B3B" w:rsidP="00E40B3B">
            <w:pPr>
              <w:pStyle w:val="TAC"/>
              <w:rPr>
                <w:sz w:val="16"/>
                <w:szCs w:val="16"/>
              </w:rPr>
            </w:pPr>
            <w:r w:rsidRPr="00A54A15">
              <w:rPr>
                <w:sz w:val="16"/>
                <w:szCs w:val="16"/>
              </w:rPr>
              <w:t>0.</w:t>
            </w:r>
            <w:r>
              <w:rPr>
                <w:sz w:val="16"/>
                <w:szCs w:val="16"/>
              </w:rPr>
              <w:t>2</w:t>
            </w:r>
            <w:r w:rsidRPr="00A54A15">
              <w:rPr>
                <w:sz w:val="16"/>
                <w:szCs w:val="16"/>
              </w:rPr>
              <w:t>.0</w:t>
            </w:r>
          </w:p>
        </w:tc>
      </w:tr>
      <w:tr w:rsidR="008B45C8" w:rsidRPr="00A54A15" w14:paraId="455005DC" w14:textId="77777777" w:rsidTr="00F23385">
        <w:tc>
          <w:tcPr>
            <w:tcW w:w="800" w:type="dxa"/>
            <w:shd w:val="solid" w:color="FFFFFF" w:fill="auto"/>
          </w:tcPr>
          <w:p w14:paraId="19D8F9F1" w14:textId="3DEEBA1E" w:rsidR="008B45C8" w:rsidRPr="00A54A15" w:rsidRDefault="008B45C8" w:rsidP="008B45C8">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33F9626D" w14:textId="0A66F754" w:rsidR="008B45C8" w:rsidRPr="00A54A15" w:rsidRDefault="008B45C8" w:rsidP="008B45C8">
            <w:pPr>
              <w:pStyle w:val="TAC"/>
              <w:rPr>
                <w:sz w:val="16"/>
                <w:szCs w:val="16"/>
              </w:rPr>
            </w:pPr>
            <w:r w:rsidRPr="00A54A15">
              <w:rPr>
                <w:sz w:val="16"/>
                <w:szCs w:val="16"/>
              </w:rPr>
              <w:t>SA5#1</w:t>
            </w:r>
            <w:r>
              <w:rPr>
                <w:sz w:val="16"/>
                <w:szCs w:val="16"/>
              </w:rPr>
              <w:t>33e</w:t>
            </w:r>
          </w:p>
        </w:tc>
        <w:tc>
          <w:tcPr>
            <w:tcW w:w="894" w:type="dxa"/>
            <w:shd w:val="solid" w:color="FFFFFF" w:fill="auto"/>
          </w:tcPr>
          <w:p w14:paraId="0141BB34" w14:textId="75B61D26" w:rsidR="008B45C8" w:rsidRPr="00F23385" w:rsidRDefault="008B45C8" w:rsidP="008B45C8">
            <w:pPr>
              <w:pStyle w:val="TAC"/>
              <w:rPr>
                <w:sz w:val="16"/>
                <w:szCs w:val="16"/>
              </w:rPr>
            </w:pPr>
            <w:r w:rsidRPr="00E40B3B">
              <w:rPr>
                <w:sz w:val="16"/>
                <w:szCs w:val="16"/>
              </w:rPr>
              <w:t>S5-20546</w:t>
            </w:r>
            <w:r>
              <w:rPr>
                <w:sz w:val="16"/>
                <w:szCs w:val="16"/>
              </w:rPr>
              <w:t>2</w:t>
            </w:r>
          </w:p>
        </w:tc>
        <w:tc>
          <w:tcPr>
            <w:tcW w:w="425" w:type="dxa"/>
            <w:shd w:val="solid" w:color="FFFFFF" w:fill="auto"/>
          </w:tcPr>
          <w:p w14:paraId="51B777EE" w14:textId="2E28E1E7" w:rsidR="008B45C8" w:rsidRPr="00A54A15" w:rsidRDefault="008B45C8" w:rsidP="008B45C8">
            <w:pPr>
              <w:pStyle w:val="TAL"/>
              <w:rPr>
                <w:sz w:val="16"/>
                <w:szCs w:val="16"/>
              </w:rPr>
            </w:pPr>
            <w:r w:rsidRPr="00A54A15">
              <w:rPr>
                <w:sz w:val="16"/>
                <w:szCs w:val="16"/>
              </w:rPr>
              <w:t>-</w:t>
            </w:r>
          </w:p>
        </w:tc>
        <w:tc>
          <w:tcPr>
            <w:tcW w:w="425" w:type="dxa"/>
            <w:shd w:val="solid" w:color="FFFFFF" w:fill="auto"/>
          </w:tcPr>
          <w:p w14:paraId="0680CE97" w14:textId="716F1B5B" w:rsidR="008B45C8" w:rsidRPr="00A54A15" w:rsidRDefault="008B45C8" w:rsidP="008B45C8">
            <w:pPr>
              <w:pStyle w:val="TAR"/>
              <w:rPr>
                <w:sz w:val="16"/>
                <w:szCs w:val="16"/>
              </w:rPr>
            </w:pPr>
            <w:r w:rsidRPr="00A54A15">
              <w:rPr>
                <w:sz w:val="16"/>
                <w:szCs w:val="16"/>
              </w:rPr>
              <w:t>-</w:t>
            </w:r>
          </w:p>
        </w:tc>
        <w:tc>
          <w:tcPr>
            <w:tcW w:w="425" w:type="dxa"/>
            <w:shd w:val="solid" w:color="FFFFFF" w:fill="auto"/>
          </w:tcPr>
          <w:p w14:paraId="16822FBB" w14:textId="4E7953FD" w:rsidR="008B45C8" w:rsidRPr="00A54A15" w:rsidRDefault="008B45C8" w:rsidP="008B45C8">
            <w:pPr>
              <w:pStyle w:val="TAC"/>
              <w:rPr>
                <w:sz w:val="16"/>
                <w:szCs w:val="16"/>
              </w:rPr>
            </w:pPr>
            <w:r w:rsidRPr="00A54A15">
              <w:rPr>
                <w:sz w:val="16"/>
                <w:szCs w:val="16"/>
              </w:rPr>
              <w:t>-</w:t>
            </w:r>
          </w:p>
        </w:tc>
        <w:tc>
          <w:tcPr>
            <w:tcW w:w="4962" w:type="dxa"/>
            <w:shd w:val="solid" w:color="FFFFFF" w:fill="auto"/>
          </w:tcPr>
          <w:p w14:paraId="1B6DC73E" w14:textId="6AA8B0FF" w:rsidR="008B45C8" w:rsidRPr="00F23385" w:rsidRDefault="008B45C8" w:rsidP="008B45C8">
            <w:pPr>
              <w:pStyle w:val="TAL"/>
              <w:rPr>
                <w:sz w:val="16"/>
                <w:szCs w:val="16"/>
              </w:rPr>
            </w:pPr>
            <w:r w:rsidRPr="008A72A1">
              <w:rPr>
                <w:sz w:val="16"/>
                <w:szCs w:val="16"/>
              </w:rPr>
              <w:t>pCR Add architecture considerations on charging aspects of edge computing</w:t>
            </w:r>
          </w:p>
        </w:tc>
        <w:tc>
          <w:tcPr>
            <w:tcW w:w="708" w:type="dxa"/>
            <w:shd w:val="solid" w:color="FFFFFF" w:fill="auto"/>
          </w:tcPr>
          <w:p w14:paraId="5D8152BD" w14:textId="246B7E86" w:rsidR="008B45C8" w:rsidRPr="00A54A15" w:rsidRDefault="008B45C8" w:rsidP="008B45C8">
            <w:pPr>
              <w:pStyle w:val="TAC"/>
              <w:rPr>
                <w:sz w:val="16"/>
                <w:szCs w:val="16"/>
              </w:rPr>
            </w:pPr>
            <w:r w:rsidRPr="00A54A15">
              <w:rPr>
                <w:sz w:val="16"/>
                <w:szCs w:val="16"/>
              </w:rPr>
              <w:t>0.</w:t>
            </w:r>
            <w:r>
              <w:rPr>
                <w:sz w:val="16"/>
                <w:szCs w:val="16"/>
              </w:rPr>
              <w:t>2</w:t>
            </w:r>
            <w:r w:rsidRPr="00A54A15">
              <w:rPr>
                <w:sz w:val="16"/>
                <w:szCs w:val="16"/>
              </w:rPr>
              <w:t>.0</w:t>
            </w:r>
          </w:p>
        </w:tc>
      </w:tr>
      <w:tr w:rsidR="008A72A1" w:rsidRPr="00A54A15" w14:paraId="5210DE33" w14:textId="77777777" w:rsidTr="00F23385">
        <w:tc>
          <w:tcPr>
            <w:tcW w:w="800" w:type="dxa"/>
            <w:shd w:val="solid" w:color="FFFFFF" w:fill="auto"/>
          </w:tcPr>
          <w:p w14:paraId="3355F7C7" w14:textId="0EA0659C" w:rsidR="008A72A1" w:rsidRPr="00A54A15" w:rsidRDefault="008A72A1" w:rsidP="008A72A1">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040F5561" w14:textId="3A66B8B6" w:rsidR="008A72A1" w:rsidRPr="00A54A15" w:rsidRDefault="008A72A1" w:rsidP="008A72A1">
            <w:pPr>
              <w:pStyle w:val="TAC"/>
              <w:rPr>
                <w:sz w:val="16"/>
                <w:szCs w:val="16"/>
              </w:rPr>
            </w:pPr>
            <w:r w:rsidRPr="00A54A15">
              <w:rPr>
                <w:sz w:val="16"/>
                <w:szCs w:val="16"/>
              </w:rPr>
              <w:t>SA5#1</w:t>
            </w:r>
            <w:r>
              <w:rPr>
                <w:sz w:val="16"/>
                <w:szCs w:val="16"/>
              </w:rPr>
              <w:t>33e</w:t>
            </w:r>
          </w:p>
        </w:tc>
        <w:tc>
          <w:tcPr>
            <w:tcW w:w="894" w:type="dxa"/>
            <w:shd w:val="solid" w:color="FFFFFF" w:fill="auto"/>
          </w:tcPr>
          <w:p w14:paraId="5B4B13AC" w14:textId="4369A9ED" w:rsidR="008A72A1" w:rsidRPr="00F23385" w:rsidRDefault="008A72A1" w:rsidP="008A72A1">
            <w:pPr>
              <w:pStyle w:val="TAC"/>
              <w:rPr>
                <w:sz w:val="16"/>
                <w:szCs w:val="16"/>
              </w:rPr>
            </w:pPr>
            <w:r w:rsidRPr="00E40B3B">
              <w:rPr>
                <w:sz w:val="16"/>
                <w:szCs w:val="16"/>
              </w:rPr>
              <w:t>S5-20546</w:t>
            </w:r>
            <w:r>
              <w:rPr>
                <w:sz w:val="16"/>
                <w:szCs w:val="16"/>
              </w:rPr>
              <w:t>3</w:t>
            </w:r>
          </w:p>
        </w:tc>
        <w:tc>
          <w:tcPr>
            <w:tcW w:w="425" w:type="dxa"/>
            <w:shd w:val="solid" w:color="FFFFFF" w:fill="auto"/>
          </w:tcPr>
          <w:p w14:paraId="6A3E987B" w14:textId="63C3BBDC" w:rsidR="008A72A1" w:rsidRPr="00A54A15" w:rsidRDefault="008A72A1" w:rsidP="008A72A1">
            <w:pPr>
              <w:pStyle w:val="TAL"/>
              <w:rPr>
                <w:sz w:val="16"/>
                <w:szCs w:val="16"/>
              </w:rPr>
            </w:pPr>
            <w:r w:rsidRPr="00A54A15">
              <w:rPr>
                <w:sz w:val="16"/>
                <w:szCs w:val="16"/>
              </w:rPr>
              <w:t>-</w:t>
            </w:r>
          </w:p>
        </w:tc>
        <w:tc>
          <w:tcPr>
            <w:tcW w:w="425" w:type="dxa"/>
            <w:shd w:val="solid" w:color="FFFFFF" w:fill="auto"/>
          </w:tcPr>
          <w:p w14:paraId="7E6C8F34" w14:textId="670AC3AE" w:rsidR="008A72A1" w:rsidRPr="00A54A15" w:rsidRDefault="008A72A1" w:rsidP="008A72A1">
            <w:pPr>
              <w:pStyle w:val="TAR"/>
              <w:rPr>
                <w:sz w:val="16"/>
                <w:szCs w:val="16"/>
              </w:rPr>
            </w:pPr>
            <w:r w:rsidRPr="00A54A15">
              <w:rPr>
                <w:sz w:val="16"/>
                <w:szCs w:val="16"/>
              </w:rPr>
              <w:t>-</w:t>
            </w:r>
          </w:p>
        </w:tc>
        <w:tc>
          <w:tcPr>
            <w:tcW w:w="425" w:type="dxa"/>
            <w:shd w:val="solid" w:color="FFFFFF" w:fill="auto"/>
          </w:tcPr>
          <w:p w14:paraId="25BECD01" w14:textId="2301E578" w:rsidR="008A72A1" w:rsidRPr="00A54A15" w:rsidRDefault="008A72A1" w:rsidP="008A72A1">
            <w:pPr>
              <w:pStyle w:val="TAC"/>
              <w:rPr>
                <w:sz w:val="16"/>
                <w:szCs w:val="16"/>
              </w:rPr>
            </w:pPr>
            <w:r w:rsidRPr="00A54A15">
              <w:rPr>
                <w:sz w:val="16"/>
                <w:szCs w:val="16"/>
              </w:rPr>
              <w:t>-</w:t>
            </w:r>
          </w:p>
        </w:tc>
        <w:tc>
          <w:tcPr>
            <w:tcW w:w="4962" w:type="dxa"/>
            <w:shd w:val="solid" w:color="FFFFFF" w:fill="auto"/>
          </w:tcPr>
          <w:p w14:paraId="23CB76CF" w14:textId="13C40673" w:rsidR="008A72A1" w:rsidRPr="00F23385" w:rsidRDefault="008A72A1" w:rsidP="008A72A1">
            <w:pPr>
              <w:pStyle w:val="TAL"/>
              <w:rPr>
                <w:sz w:val="16"/>
                <w:szCs w:val="16"/>
              </w:rPr>
            </w:pPr>
            <w:r w:rsidRPr="008A72A1">
              <w:rPr>
                <w:sz w:val="16"/>
                <w:szCs w:val="16"/>
              </w:rPr>
              <w:t>pCR Add charging scenarios and key issues on 5GS charging for EC</w:t>
            </w:r>
          </w:p>
        </w:tc>
        <w:tc>
          <w:tcPr>
            <w:tcW w:w="708" w:type="dxa"/>
            <w:shd w:val="solid" w:color="FFFFFF" w:fill="auto"/>
          </w:tcPr>
          <w:p w14:paraId="4F9995B3" w14:textId="45548F51" w:rsidR="008A72A1" w:rsidRPr="00A54A15" w:rsidRDefault="008A72A1" w:rsidP="008A72A1">
            <w:pPr>
              <w:pStyle w:val="TAC"/>
              <w:rPr>
                <w:sz w:val="16"/>
                <w:szCs w:val="16"/>
              </w:rPr>
            </w:pPr>
            <w:r w:rsidRPr="00A54A15">
              <w:rPr>
                <w:sz w:val="16"/>
                <w:szCs w:val="16"/>
              </w:rPr>
              <w:t>0.</w:t>
            </w:r>
            <w:r>
              <w:rPr>
                <w:sz w:val="16"/>
                <w:szCs w:val="16"/>
              </w:rPr>
              <w:t>2</w:t>
            </w:r>
            <w:r w:rsidRPr="00A54A15">
              <w:rPr>
                <w:sz w:val="16"/>
                <w:szCs w:val="16"/>
              </w:rPr>
              <w:t>.0</w:t>
            </w:r>
          </w:p>
        </w:tc>
      </w:tr>
      <w:tr w:rsidR="00F33325" w:rsidRPr="00A54A15" w14:paraId="671B0C4F" w14:textId="77777777" w:rsidTr="00F23385">
        <w:tc>
          <w:tcPr>
            <w:tcW w:w="800" w:type="dxa"/>
            <w:shd w:val="solid" w:color="FFFFFF" w:fill="auto"/>
          </w:tcPr>
          <w:p w14:paraId="00D775E8" w14:textId="5CD8A89A" w:rsidR="00F33325" w:rsidRPr="00A54A15" w:rsidRDefault="00F33325" w:rsidP="00F33325">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4D2F29C" w14:textId="6DBCCB5B" w:rsidR="00F33325" w:rsidRPr="00A54A15" w:rsidRDefault="00F33325" w:rsidP="00F33325">
            <w:pPr>
              <w:pStyle w:val="TAC"/>
              <w:rPr>
                <w:sz w:val="16"/>
                <w:szCs w:val="16"/>
              </w:rPr>
            </w:pPr>
            <w:r w:rsidRPr="00A54A15">
              <w:rPr>
                <w:sz w:val="16"/>
                <w:szCs w:val="16"/>
              </w:rPr>
              <w:t>SA5#1</w:t>
            </w:r>
            <w:r>
              <w:rPr>
                <w:sz w:val="16"/>
                <w:szCs w:val="16"/>
              </w:rPr>
              <w:t>34e</w:t>
            </w:r>
          </w:p>
        </w:tc>
        <w:tc>
          <w:tcPr>
            <w:tcW w:w="894" w:type="dxa"/>
            <w:shd w:val="solid" w:color="FFFFFF" w:fill="auto"/>
          </w:tcPr>
          <w:p w14:paraId="0BB246C2" w14:textId="4A2E8E95" w:rsidR="00F33325" w:rsidRPr="00E40B3B" w:rsidRDefault="00F33325" w:rsidP="00F33325">
            <w:pPr>
              <w:pStyle w:val="TAC"/>
              <w:rPr>
                <w:sz w:val="16"/>
                <w:szCs w:val="16"/>
              </w:rPr>
            </w:pPr>
            <w:r w:rsidRPr="006A0424">
              <w:rPr>
                <w:sz w:val="16"/>
                <w:szCs w:val="16"/>
              </w:rPr>
              <w:t>S5-206423</w:t>
            </w:r>
          </w:p>
        </w:tc>
        <w:tc>
          <w:tcPr>
            <w:tcW w:w="425" w:type="dxa"/>
            <w:shd w:val="solid" w:color="FFFFFF" w:fill="auto"/>
          </w:tcPr>
          <w:p w14:paraId="515137A0" w14:textId="06A47493" w:rsidR="00F33325" w:rsidRPr="00A54A15" w:rsidRDefault="00F33325" w:rsidP="00F33325">
            <w:pPr>
              <w:pStyle w:val="TAL"/>
              <w:rPr>
                <w:sz w:val="16"/>
                <w:szCs w:val="16"/>
              </w:rPr>
            </w:pPr>
            <w:r w:rsidRPr="00A54A15">
              <w:rPr>
                <w:sz w:val="16"/>
                <w:szCs w:val="16"/>
              </w:rPr>
              <w:t>-</w:t>
            </w:r>
          </w:p>
        </w:tc>
        <w:tc>
          <w:tcPr>
            <w:tcW w:w="425" w:type="dxa"/>
            <w:shd w:val="solid" w:color="FFFFFF" w:fill="auto"/>
          </w:tcPr>
          <w:p w14:paraId="33CFC2FA" w14:textId="6E18E073" w:rsidR="00F33325" w:rsidRPr="00A54A15" w:rsidRDefault="00F33325" w:rsidP="00F33325">
            <w:pPr>
              <w:pStyle w:val="TAR"/>
              <w:rPr>
                <w:sz w:val="16"/>
                <w:szCs w:val="16"/>
              </w:rPr>
            </w:pPr>
            <w:r w:rsidRPr="00A54A15">
              <w:rPr>
                <w:sz w:val="16"/>
                <w:szCs w:val="16"/>
              </w:rPr>
              <w:t>-</w:t>
            </w:r>
          </w:p>
        </w:tc>
        <w:tc>
          <w:tcPr>
            <w:tcW w:w="425" w:type="dxa"/>
            <w:shd w:val="solid" w:color="FFFFFF" w:fill="auto"/>
          </w:tcPr>
          <w:p w14:paraId="4477C018" w14:textId="4B678CB2" w:rsidR="00F33325" w:rsidRPr="00A54A15" w:rsidRDefault="00F33325" w:rsidP="00F33325">
            <w:pPr>
              <w:pStyle w:val="TAC"/>
              <w:rPr>
                <w:sz w:val="16"/>
                <w:szCs w:val="16"/>
              </w:rPr>
            </w:pPr>
            <w:r w:rsidRPr="00A54A15">
              <w:rPr>
                <w:sz w:val="16"/>
                <w:szCs w:val="16"/>
              </w:rPr>
              <w:t>-</w:t>
            </w:r>
          </w:p>
        </w:tc>
        <w:tc>
          <w:tcPr>
            <w:tcW w:w="4962" w:type="dxa"/>
            <w:shd w:val="solid" w:color="FFFFFF" w:fill="auto"/>
          </w:tcPr>
          <w:p w14:paraId="4111394D" w14:textId="5EED7496" w:rsidR="00F33325" w:rsidRPr="008A72A1" w:rsidRDefault="00F33325" w:rsidP="00F33325">
            <w:pPr>
              <w:pStyle w:val="TAL"/>
              <w:rPr>
                <w:sz w:val="16"/>
                <w:szCs w:val="16"/>
              </w:rPr>
            </w:pPr>
            <w:r w:rsidRPr="00F33325">
              <w:rPr>
                <w:sz w:val="16"/>
                <w:szCs w:val="16"/>
              </w:rPr>
              <w:t>pCR Add charging scenarios and key issues on charging for edge enabling resources and services</w:t>
            </w:r>
          </w:p>
        </w:tc>
        <w:tc>
          <w:tcPr>
            <w:tcW w:w="708" w:type="dxa"/>
            <w:shd w:val="solid" w:color="FFFFFF" w:fill="auto"/>
          </w:tcPr>
          <w:p w14:paraId="4CD01DFB" w14:textId="2540368D" w:rsidR="00F33325" w:rsidRPr="00A54A15" w:rsidRDefault="00F33325" w:rsidP="00F33325">
            <w:pPr>
              <w:pStyle w:val="TAC"/>
              <w:rPr>
                <w:sz w:val="16"/>
                <w:szCs w:val="16"/>
              </w:rPr>
            </w:pPr>
            <w:r w:rsidRPr="00A54A15">
              <w:rPr>
                <w:sz w:val="16"/>
                <w:szCs w:val="16"/>
              </w:rPr>
              <w:t>0.</w:t>
            </w:r>
            <w:r>
              <w:rPr>
                <w:sz w:val="16"/>
                <w:szCs w:val="16"/>
              </w:rPr>
              <w:t>3</w:t>
            </w:r>
            <w:r w:rsidRPr="00A54A15">
              <w:rPr>
                <w:sz w:val="16"/>
                <w:szCs w:val="16"/>
              </w:rPr>
              <w:t>.0</w:t>
            </w:r>
          </w:p>
        </w:tc>
      </w:tr>
      <w:tr w:rsidR="008D7FE8" w:rsidRPr="00A54A15" w14:paraId="6BCEED21" w14:textId="77777777" w:rsidTr="00F23385">
        <w:tc>
          <w:tcPr>
            <w:tcW w:w="800" w:type="dxa"/>
            <w:shd w:val="solid" w:color="FFFFFF" w:fill="auto"/>
          </w:tcPr>
          <w:p w14:paraId="6FB91B23" w14:textId="1952DDCF" w:rsidR="008D7FE8" w:rsidRPr="00A54A15" w:rsidRDefault="008D7FE8" w:rsidP="008D7FE8">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2B52F471" w14:textId="1B1401D4" w:rsidR="008D7FE8" w:rsidRPr="00A54A15" w:rsidRDefault="008D7FE8" w:rsidP="008D7FE8">
            <w:pPr>
              <w:pStyle w:val="TAC"/>
              <w:rPr>
                <w:sz w:val="16"/>
                <w:szCs w:val="16"/>
              </w:rPr>
            </w:pPr>
            <w:r w:rsidRPr="00A54A15">
              <w:rPr>
                <w:sz w:val="16"/>
                <w:szCs w:val="16"/>
              </w:rPr>
              <w:t>SA5#1</w:t>
            </w:r>
            <w:r>
              <w:rPr>
                <w:sz w:val="16"/>
                <w:szCs w:val="16"/>
              </w:rPr>
              <w:t>34e</w:t>
            </w:r>
          </w:p>
        </w:tc>
        <w:tc>
          <w:tcPr>
            <w:tcW w:w="894" w:type="dxa"/>
            <w:shd w:val="solid" w:color="FFFFFF" w:fill="auto"/>
          </w:tcPr>
          <w:p w14:paraId="28786E17" w14:textId="36F33555" w:rsidR="008D7FE8" w:rsidRPr="00E40B3B" w:rsidRDefault="008D7FE8" w:rsidP="008D7FE8">
            <w:pPr>
              <w:pStyle w:val="TAC"/>
              <w:rPr>
                <w:sz w:val="16"/>
                <w:szCs w:val="16"/>
              </w:rPr>
            </w:pPr>
            <w:r w:rsidRPr="006A0424">
              <w:rPr>
                <w:sz w:val="16"/>
                <w:szCs w:val="16"/>
              </w:rPr>
              <w:t>S5-206424</w:t>
            </w:r>
          </w:p>
        </w:tc>
        <w:tc>
          <w:tcPr>
            <w:tcW w:w="425" w:type="dxa"/>
            <w:shd w:val="solid" w:color="FFFFFF" w:fill="auto"/>
          </w:tcPr>
          <w:p w14:paraId="2F24366F" w14:textId="5B666A7C" w:rsidR="008D7FE8" w:rsidRPr="00A54A15" w:rsidRDefault="008D7FE8" w:rsidP="008D7FE8">
            <w:pPr>
              <w:pStyle w:val="TAL"/>
              <w:rPr>
                <w:sz w:val="16"/>
                <w:szCs w:val="16"/>
              </w:rPr>
            </w:pPr>
            <w:r w:rsidRPr="00A54A15">
              <w:rPr>
                <w:sz w:val="16"/>
                <w:szCs w:val="16"/>
              </w:rPr>
              <w:t>-</w:t>
            </w:r>
          </w:p>
        </w:tc>
        <w:tc>
          <w:tcPr>
            <w:tcW w:w="425" w:type="dxa"/>
            <w:shd w:val="solid" w:color="FFFFFF" w:fill="auto"/>
          </w:tcPr>
          <w:p w14:paraId="1B48FE25" w14:textId="03100C63" w:rsidR="008D7FE8" w:rsidRPr="00A54A15" w:rsidRDefault="008D7FE8" w:rsidP="008D7FE8">
            <w:pPr>
              <w:pStyle w:val="TAR"/>
              <w:rPr>
                <w:sz w:val="16"/>
                <w:szCs w:val="16"/>
              </w:rPr>
            </w:pPr>
            <w:r w:rsidRPr="00A54A15">
              <w:rPr>
                <w:sz w:val="16"/>
                <w:szCs w:val="16"/>
              </w:rPr>
              <w:t>-</w:t>
            </w:r>
          </w:p>
        </w:tc>
        <w:tc>
          <w:tcPr>
            <w:tcW w:w="425" w:type="dxa"/>
            <w:shd w:val="solid" w:color="FFFFFF" w:fill="auto"/>
          </w:tcPr>
          <w:p w14:paraId="5A4A7F4C" w14:textId="19B7F6AD" w:rsidR="008D7FE8" w:rsidRPr="00A54A15" w:rsidRDefault="008D7FE8" w:rsidP="008D7FE8">
            <w:pPr>
              <w:pStyle w:val="TAC"/>
              <w:rPr>
                <w:sz w:val="16"/>
                <w:szCs w:val="16"/>
              </w:rPr>
            </w:pPr>
            <w:r w:rsidRPr="00A54A15">
              <w:rPr>
                <w:sz w:val="16"/>
                <w:szCs w:val="16"/>
              </w:rPr>
              <w:t>-</w:t>
            </w:r>
          </w:p>
        </w:tc>
        <w:tc>
          <w:tcPr>
            <w:tcW w:w="4962" w:type="dxa"/>
            <w:shd w:val="solid" w:color="FFFFFF" w:fill="auto"/>
          </w:tcPr>
          <w:p w14:paraId="770266BD" w14:textId="7214EB31" w:rsidR="008D7FE8" w:rsidRPr="008A72A1" w:rsidRDefault="008D7FE8" w:rsidP="008D7FE8">
            <w:pPr>
              <w:pStyle w:val="TAL"/>
              <w:rPr>
                <w:sz w:val="16"/>
                <w:szCs w:val="16"/>
              </w:rPr>
            </w:pPr>
            <w:r w:rsidRPr="006A0424">
              <w:rPr>
                <w:sz w:val="16"/>
                <w:szCs w:val="16"/>
              </w:rPr>
              <w:t>pCR Add key issue on charging of 5GS capabilities supporting EC based on monitored QoS</w:t>
            </w:r>
          </w:p>
        </w:tc>
        <w:tc>
          <w:tcPr>
            <w:tcW w:w="708" w:type="dxa"/>
            <w:shd w:val="solid" w:color="FFFFFF" w:fill="auto"/>
          </w:tcPr>
          <w:p w14:paraId="322C6296" w14:textId="432E5974" w:rsidR="008D7FE8" w:rsidRPr="00A54A15" w:rsidRDefault="008D7FE8" w:rsidP="008D7FE8">
            <w:pPr>
              <w:pStyle w:val="TAC"/>
              <w:rPr>
                <w:sz w:val="16"/>
                <w:szCs w:val="16"/>
              </w:rPr>
            </w:pPr>
            <w:r w:rsidRPr="00A54A15">
              <w:rPr>
                <w:sz w:val="16"/>
                <w:szCs w:val="16"/>
              </w:rPr>
              <w:t>0.</w:t>
            </w:r>
            <w:r>
              <w:rPr>
                <w:sz w:val="16"/>
                <w:szCs w:val="16"/>
              </w:rPr>
              <w:t>3</w:t>
            </w:r>
            <w:r w:rsidRPr="00A54A15">
              <w:rPr>
                <w:sz w:val="16"/>
                <w:szCs w:val="16"/>
              </w:rPr>
              <w:t>.0</w:t>
            </w:r>
          </w:p>
        </w:tc>
      </w:tr>
      <w:tr w:rsidR="00C3381F" w:rsidRPr="00A54A15" w14:paraId="58B3AEC2" w14:textId="77777777" w:rsidTr="00F23385">
        <w:tc>
          <w:tcPr>
            <w:tcW w:w="800" w:type="dxa"/>
            <w:shd w:val="solid" w:color="FFFFFF" w:fill="auto"/>
          </w:tcPr>
          <w:p w14:paraId="73905DC8" w14:textId="4B298630" w:rsidR="00C3381F" w:rsidRPr="00A54A15" w:rsidRDefault="00C3381F" w:rsidP="00C3381F">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046ABBDE" w14:textId="130DB0D0" w:rsidR="00C3381F" w:rsidRPr="00A54A15" w:rsidRDefault="00C3381F" w:rsidP="00C3381F">
            <w:pPr>
              <w:pStyle w:val="TAC"/>
              <w:rPr>
                <w:sz w:val="16"/>
                <w:szCs w:val="16"/>
              </w:rPr>
            </w:pPr>
            <w:r w:rsidRPr="00A54A15">
              <w:rPr>
                <w:sz w:val="16"/>
                <w:szCs w:val="16"/>
              </w:rPr>
              <w:t>SA5#1</w:t>
            </w:r>
            <w:r>
              <w:rPr>
                <w:sz w:val="16"/>
                <w:szCs w:val="16"/>
              </w:rPr>
              <w:t>34e</w:t>
            </w:r>
          </w:p>
        </w:tc>
        <w:tc>
          <w:tcPr>
            <w:tcW w:w="894" w:type="dxa"/>
            <w:shd w:val="solid" w:color="FFFFFF" w:fill="auto"/>
          </w:tcPr>
          <w:p w14:paraId="0DB5F105" w14:textId="4A57902E" w:rsidR="00C3381F" w:rsidRPr="00E40B3B" w:rsidRDefault="00C3381F" w:rsidP="00C3381F">
            <w:pPr>
              <w:pStyle w:val="TAC"/>
              <w:rPr>
                <w:sz w:val="16"/>
                <w:szCs w:val="16"/>
              </w:rPr>
            </w:pPr>
            <w:r w:rsidRPr="006A0424">
              <w:rPr>
                <w:sz w:val="16"/>
                <w:szCs w:val="16"/>
              </w:rPr>
              <w:t>S5-206425</w:t>
            </w:r>
          </w:p>
        </w:tc>
        <w:tc>
          <w:tcPr>
            <w:tcW w:w="425" w:type="dxa"/>
            <w:shd w:val="solid" w:color="FFFFFF" w:fill="auto"/>
          </w:tcPr>
          <w:p w14:paraId="17EBF73B" w14:textId="5F48B2F9" w:rsidR="00C3381F" w:rsidRPr="00A54A15" w:rsidRDefault="00C3381F" w:rsidP="00C3381F">
            <w:pPr>
              <w:pStyle w:val="TAL"/>
              <w:rPr>
                <w:sz w:val="16"/>
                <w:szCs w:val="16"/>
              </w:rPr>
            </w:pPr>
            <w:r w:rsidRPr="00A54A15">
              <w:rPr>
                <w:sz w:val="16"/>
                <w:szCs w:val="16"/>
              </w:rPr>
              <w:t>-</w:t>
            </w:r>
          </w:p>
        </w:tc>
        <w:tc>
          <w:tcPr>
            <w:tcW w:w="425" w:type="dxa"/>
            <w:shd w:val="solid" w:color="FFFFFF" w:fill="auto"/>
          </w:tcPr>
          <w:p w14:paraId="52783E91" w14:textId="0306EB14" w:rsidR="00C3381F" w:rsidRPr="00A54A15" w:rsidRDefault="00C3381F" w:rsidP="00C3381F">
            <w:pPr>
              <w:pStyle w:val="TAR"/>
              <w:rPr>
                <w:sz w:val="16"/>
                <w:szCs w:val="16"/>
              </w:rPr>
            </w:pPr>
            <w:r w:rsidRPr="00A54A15">
              <w:rPr>
                <w:sz w:val="16"/>
                <w:szCs w:val="16"/>
              </w:rPr>
              <w:t>-</w:t>
            </w:r>
          </w:p>
        </w:tc>
        <w:tc>
          <w:tcPr>
            <w:tcW w:w="425" w:type="dxa"/>
            <w:shd w:val="solid" w:color="FFFFFF" w:fill="auto"/>
          </w:tcPr>
          <w:p w14:paraId="6A0519FD" w14:textId="3B7511F7" w:rsidR="00C3381F" w:rsidRPr="00A54A15" w:rsidRDefault="00C3381F" w:rsidP="00C3381F">
            <w:pPr>
              <w:pStyle w:val="TAC"/>
              <w:rPr>
                <w:sz w:val="16"/>
                <w:szCs w:val="16"/>
              </w:rPr>
            </w:pPr>
            <w:r w:rsidRPr="00A54A15">
              <w:rPr>
                <w:sz w:val="16"/>
                <w:szCs w:val="16"/>
              </w:rPr>
              <w:t>-</w:t>
            </w:r>
          </w:p>
        </w:tc>
        <w:tc>
          <w:tcPr>
            <w:tcW w:w="4962" w:type="dxa"/>
            <w:shd w:val="solid" w:color="FFFFFF" w:fill="auto"/>
          </w:tcPr>
          <w:p w14:paraId="60C2EC87" w14:textId="4A45B4DD" w:rsidR="00C3381F" w:rsidRPr="008A72A1" w:rsidRDefault="00C3381F" w:rsidP="00C3381F">
            <w:pPr>
              <w:pStyle w:val="TAL"/>
              <w:rPr>
                <w:sz w:val="16"/>
                <w:szCs w:val="16"/>
              </w:rPr>
            </w:pPr>
            <w:r w:rsidRPr="006A0424">
              <w:rPr>
                <w:sz w:val="16"/>
                <w:szCs w:val="16"/>
              </w:rPr>
              <w:t xml:space="preserve">pCR Add charging scenarios and key issues on </w:t>
            </w:r>
            <w:r w:rsidRPr="006A0424">
              <w:rPr>
                <w:rFonts w:hint="eastAsia"/>
                <w:sz w:val="16"/>
                <w:szCs w:val="16"/>
              </w:rPr>
              <w:t>inter</w:t>
            </w:r>
            <w:r w:rsidRPr="006A0424">
              <w:rPr>
                <w:sz w:val="16"/>
                <w:szCs w:val="16"/>
              </w:rPr>
              <w:t>-provider charging for 5GS capabilities supporting EC</w:t>
            </w:r>
          </w:p>
        </w:tc>
        <w:tc>
          <w:tcPr>
            <w:tcW w:w="708" w:type="dxa"/>
            <w:shd w:val="solid" w:color="FFFFFF" w:fill="auto"/>
          </w:tcPr>
          <w:p w14:paraId="30F8ED48" w14:textId="306E15BB" w:rsidR="00C3381F" w:rsidRPr="00A54A15" w:rsidRDefault="00C3381F" w:rsidP="00C3381F">
            <w:pPr>
              <w:pStyle w:val="TAC"/>
              <w:rPr>
                <w:sz w:val="16"/>
                <w:szCs w:val="16"/>
              </w:rPr>
            </w:pPr>
            <w:r w:rsidRPr="00A54A15">
              <w:rPr>
                <w:sz w:val="16"/>
                <w:szCs w:val="16"/>
              </w:rPr>
              <w:t>0.</w:t>
            </w:r>
            <w:r>
              <w:rPr>
                <w:sz w:val="16"/>
                <w:szCs w:val="16"/>
              </w:rPr>
              <w:t>3</w:t>
            </w:r>
            <w:r w:rsidRPr="00A54A15">
              <w:rPr>
                <w:sz w:val="16"/>
                <w:szCs w:val="16"/>
              </w:rPr>
              <w:t>.0</w:t>
            </w:r>
          </w:p>
        </w:tc>
      </w:tr>
      <w:tr w:rsidR="00F75B24" w:rsidRPr="00A54A15" w14:paraId="5ABF41A4" w14:textId="77777777" w:rsidTr="00F23385">
        <w:tc>
          <w:tcPr>
            <w:tcW w:w="800" w:type="dxa"/>
            <w:shd w:val="solid" w:color="FFFFFF" w:fill="auto"/>
          </w:tcPr>
          <w:p w14:paraId="321D8F7E" w14:textId="62665C0A" w:rsidR="00F75B24" w:rsidRPr="00A54A15" w:rsidRDefault="00F75B24" w:rsidP="00F75B24">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3316B163" w14:textId="0BE5D942" w:rsidR="00F75B24" w:rsidRPr="00A54A15" w:rsidRDefault="00F75B24" w:rsidP="00F75B24">
            <w:pPr>
              <w:pStyle w:val="TAC"/>
              <w:rPr>
                <w:sz w:val="16"/>
                <w:szCs w:val="16"/>
              </w:rPr>
            </w:pPr>
            <w:r w:rsidRPr="00A54A15">
              <w:rPr>
                <w:sz w:val="16"/>
                <w:szCs w:val="16"/>
              </w:rPr>
              <w:t>SA5#1</w:t>
            </w:r>
            <w:r>
              <w:rPr>
                <w:sz w:val="16"/>
                <w:szCs w:val="16"/>
              </w:rPr>
              <w:t>34e</w:t>
            </w:r>
          </w:p>
        </w:tc>
        <w:tc>
          <w:tcPr>
            <w:tcW w:w="894" w:type="dxa"/>
            <w:shd w:val="solid" w:color="FFFFFF" w:fill="auto"/>
          </w:tcPr>
          <w:p w14:paraId="089FE9ED" w14:textId="4FF581BB" w:rsidR="00F75B24" w:rsidRPr="00E40B3B" w:rsidRDefault="00F75B24" w:rsidP="00F75B24">
            <w:pPr>
              <w:pStyle w:val="TAC"/>
              <w:rPr>
                <w:sz w:val="16"/>
                <w:szCs w:val="16"/>
              </w:rPr>
            </w:pPr>
            <w:r w:rsidRPr="006A0424">
              <w:rPr>
                <w:sz w:val="16"/>
                <w:szCs w:val="16"/>
              </w:rPr>
              <w:t>S5-206426</w:t>
            </w:r>
          </w:p>
        </w:tc>
        <w:tc>
          <w:tcPr>
            <w:tcW w:w="425" w:type="dxa"/>
            <w:shd w:val="solid" w:color="FFFFFF" w:fill="auto"/>
          </w:tcPr>
          <w:p w14:paraId="79DDDD18" w14:textId="3AEB2103" w:rsidR="00F75B24" w:rsidRPr="00A54A15" w:rsidRDefault="00F75B24" w:rsidP="00F75B24">
            <w:pPr>
              <w:pStyle w:val="TAL"/>
              <w:rPr>
                <w:sz w:val="16"/>
                <w:szCs w:val="16"/>
              </w:rPr>
            </w:pPr>
            <w:r w:rsidRPr="00A54A15">
              <w:rPr>
                <w:sz w:val="16"/>
                <w:szCs w:val="16"/>
              </w:rPr>
              <w:t>-</w:t>
            </w:r>
          </w:p>
        </w:tc>
        <w:tc>
          <w:tcPr>
            <w:tcW w:w="425" w:type="dxa"/>
            <w:shd w:val="solid" w:color="FFFFFF" w:fill="auto"/>
          </w:tcPr>
          <w:p w14:paraId="4F77E42B" w14:textId="695E547E" w:rsidR="00F75B24" w:rsidRPr="00A54A15" w:rsidRDefault="00F75B24" w:rsidP="00F75B24">
            <w:pPr>
              <w:pStyle w:val="TAR"/>
              <w:rPr>
                <w:sz w:val="16"/>
                <w:szCs w:val="16"/>
              </w:rPr>
            </w:pPr>
            <w:r w:rsidRPr="00A54A15">
              <w:rPr>
                <w:sz w:val="16"/>
                <w:szCs w:val="16"/>
              </w:rPr>
              <w:t>-</w:t>
            </w:r>
          </w:p>
        </w:tc>
        <w:tc>
          <w:tcPr>
            <w:tcW w:w="425" w:type="dxa"/>
            <w:shd w:val="solid" w:color="FFFFFF" w:fill="auto"/>
          </w:tcPr>
          <w:p w14:paraId="4579289A" w14:textId="62DC4EE5" w:rsidR="00F75B24" w:rsidRPr="00A54A15" w:rsidRDefault="00F75B24" w:rsidP="00F75B24">
            <w:pPr>
              <w:pStyle w:val="TAC"/>
              <w:rPr>
                <w:sz w:val="16"/>
                <w:szCs w:val="16"/>
              </w:rPr>
            </w:pPr>
            <w:r w:rsidRPr="00A54A15">
              <w:rPr>
                <w:sz w:val="16"/>
                <w:szCs w:val="16"/>
              </w:rPr>
              <w:t>-</w:t>
            </w:r>
          </w:p>
        </w:tc>
        <w:tc>
          <w:tcPr>
            <w:tcW w:w="4962" w:type="dxa"/>
            <w:shd w:val="solid" w:color="FFFFFF" w:fill="auto"/>
          </w:tcPr>
          <w:p w14:paraId="541773C3" w14:textId="45DB3D43" w:rsidR="00F75B24" w:rsidRPr="008A72A1" w:rsidRDefault="00F75B24" w:rsidP="00F75B24">
            <w:pPr>
              <w:pStyle w:val="TAL"/>
              <w:rPr>
                <w:sz w:val="16"/>
                <w:szCs w:val="16"/>
              </w:rPr>
            </w:pPr>
            <w:r w:rsidRPr="006A0424">
              <w:rPr>
                <w:sz w:val="16"/>
                <w:szCs w:val="16"/>
              </w:rPr>
              <w:t>pCR Add possible solutions for end-user charging of 5GS capabilities supporting edge computing</w:t>
            </w:r>
          </w:p>
        </w:tc>
        <w:tc>
          <w:tcPr>
            <w:tcW w:w="708" w:type="dxa"/>
            <w:shd w:val="solid" w:color="FFFFFF" w:fill="auto"/>
          </w:tcPr>
          <w:p w14:paraId="22C0D52F" w14:textId="76F8C9D6" w:rsidR="00F75B24" w:rsidRPr="00A54A15" w:rsidRDefault="00F75B24" w:rsidP="00F75B24">
            <w:pPr>
              <w:pStyle w:val="TAC"/>
              <w:rPr>
                <w:sz w:val="16"/>
                <w:szCs w:val="16"/>
              </w:rPr>
            </w:pPr>
            <w:r w:rsidRPr="00A54A15">
              <w:rPr>
                <w:sz w:val="16"/>
                <w:szCs w:val="16"/>
              </w:rPr>
              <w:t>0.</w:t>
            </w:r>
            <w:r>
              <w:rPr>
                <w:sz w:val="16"/>
                <w:szCs w:val="16"/>
              </w:rPr>
              <w:t>3</w:t>
            </w:r>
            <w:r w:rsidRPr="00A54A15">
              <w:rPr>
                <w:sz w:val="16"/>
                <w:szCs w:val="16"/>
              </w:rPr>
              <w:t>.0</w:t>
            </w:r>
          </w:p>
        </w:tc>
      </w:tr>
      <w:tr w:rsidR="006569FE" w:rsidRPr="00A54A15" w14:paraId="2658465A" w14:textId="77777777" w:rsidTr="00F23385">
        <w:tc>
          <w:tcPr>
            <w:tcW w:w="800" w:type="dxa"/>
            <w:shd w:val="solid" w:color="FFFFFF" w:fill="auto"/>
          </w:tcPr>
          <w:p w14:paraId="6C327B5A" w14:textId="3EBAFD83" w:rsidR="006569FE" w:rsidRPr="00A54A15" w:rsidRDefault="006569FE" w:rsidP="006569FE">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7B3271A" w14:textId="269C579E" w:rsidR="006569FE" w:rsidRPr="00A54A15" w:rsidRDefault="006569FE" w:rsidP="006569FE">
            <w:pPr>
              <w:pStyle w:val="TAC"/>
              <w:rPr>
                <w:sz w:val="16"/>
                <w:szCs w:val="16"/>
              </w:rPr>
            </w:pPr>
            <w:r w:rsidRPr="00A54A15">
              <w:rPr>
                <w:sz w:val="16"/>
                <w:szCs w:val="16"/>
              </w:rPr>
              <w:t>SA5#1</w:t>
            </w:r>
            <w:r>
              <w:rPr>
                <w:sz w:val="16"/>
                <w:szCs w:val="16"/>
              </w:rPr>
              <w:t>34e</w:t>
            </w:r>
          </w:p>
        </w:tc>
        <w:tc>
          <w:tcPr>
            <w:tcW w:w="894" w:type="dxa"/>
            <w:shd w:val="solid" w:color="FFFFFF" w:fill="auto"/>
          </w:tcPr>
          <w:p w14:paraId="5EEFF094" w14:textId="2C28E2F6" w:rsidR="006569FE" w:rsidRPr="00E40B3B" w:rsidRDefault="006569FE" w:rsidP="006569FE">
            <w:pPr>
              <w:pStyle w:val="TAC"/>
              <w:rPr>
                <w:sz w:val="16"/>
                <w:szCs w:val="16"/>
              </w:rPr>
            </w:pPr>
            <w:r w:rsidRPr="006A0424">
              <w:rPr>
                <w:sz w:val="16"/>
                <w:szCs w:val="16"/>
              </w:rPr>
              <w:t>S5-206427</w:t>
            </w:r>
          </w:p>
        </w:tc>
        <w:tc>
          <w:tcPr>
            <w:tcW w:w="425" w:type="dxa"/>
            <w:shd w:val="solid" w:color="FFFFFF" w:fill="auto"/>
          </w:tcPr>
          <w:p w14:paraId="35ED3954" w14:textId="07CDE1F1" w:rsidR="006569FE" w:rsidRPr="00A54A15" w:rsidRDefault="006569FE" w:rsidP="006569FE">
            <w:pPr>
              <w:pStyle w:val="TAL"/>
              <w:rPr>
                <w:sz w:val="16"/>
                <w:szCs w:val="16"/>
              </w:rPr>
            </w:pPr>
            <w:r w:rsidRPr="00A54A15">
              <w:rPr>
                <w:sz w:val="16"/>
                <w:szCs w:val="16"/>
              </w:rPr>
              <w:t>-</w:t>
            </w:r>
          </w:p>
        </w:tc>
        <w:tc>
          <w:tcPr>
            <w:tcW w:w="425" w:type="dxa"/>
            <w:shd w:val="solid" w:color="FFFFFF" w:fill="auto"/>
          </w:tcPr>
          <w:p w14:paraId="68BD2401" w14:textId="00618F14" w:rsidR="006569FE" w:rsidRPr="00A54A15" w:rsidRDefault="006569FE" w:rsidP="006569FE">
            <w:pPr>
              <w:pStyle w:val="TAR"/>
              <w:rPr>
                <w:sz w:val="16"/>
                <w:szCs w:val="16"/>
              </w:rPr>
            </w:pPr>
            <w:r w:rsidRPr="00A54A15">
              <w:rPr>
                <w:sz w:val="16"/>
                <w:szCs w:val="16"/>
              </w:rPr>
              <w:t>-</w:t>
            </w:r>
          </w:p>
        </w:tc>
        <w:tc>
          <w:tcPr>
            <w:tcW w:w="425" w:type="dxa"/>
            <w:shd w:val="solid" w:color="FFFFFF" w:fill="auto"/>
          </w:tcPr>
          <w:p w14:paraId="3B1B280F" w14:textId="39BAB268" w:rsidR="006569FE" w:rsidRPr="00A54A15" w:rsidRDefault="006569FE" w:rsidP="006569FE">
            <w:pPr>
              <w:pStyle w:val="TAC"/>
              <w:rPr>
                <w:sz w:val="16"/>
                <w:szCs w:val="16"/>
              </w:rPr>
            </w:pPr>
            <w:r w:rsidRPr="00A54A15">
              <w:rPr>
                <w:sz w:val="16"/>
                <w:szCs w:val="16"/>
              </w:rPr>
              <w:t>-</w:t>
            </w:r>
          </w:p>
        </w:tc>
        <w:tc>
          <w:tcPr>
            <w:tcW w:w="4962" w:type="dxa"/>
            <w:shd w:val="solid" w:color="FFFFFF" w:fill="auto"/>
          </w:tcPr>
          <w:p w14:paraId="1BDC9E4B" w14:textId="43A86B90" w:rsidR="006569FE" w:rsidRPr="008A72A1" w:rsidRDefault="006569FE" w:rsidP="006569FE">
            <w:pPr>
              <w:pStyle w:val="TAL"/>
              <w:rPr>
                <w:sz w:val="16"/>
                <w:szCs w:val="16"/>
              </w:rPr>
            </w:pPr>
            <w:r w:rsidRPr="006A0424">
              <w:rPr>
                <w:sz w:val="16"/>
                <w:szCs w:val="16"/>
              </w:rPr>
              <w:t>Refinements on architectures</w:t>
            </w:r>
          </w:p>
        </w:tc>
        <w:tc>
          <w:tcPr>
            <w:tcW w:w="708" w:type="dxa"/>
            <w:shd w:val="solid" w:color="FFFFFF" w:fill="auto"/>
          </w:tcPr>
          <w:p w14:paraId="79B16AB9" w14:textId="20FBEAF7" w:rsidR="006569FE" w:rsidRPr="00A54A15" w:rsidRDefault="006569FE" w:rsidP="006569FE">
            <w:pPr>
              <w:pStyle w:val="TAC"/>
              <w:rPr>
                <w:sz w:val="16"/>
                <w:szCs w:val="16"/>
              </w:rPr>
            </w:pPr>
            <w:r w:rsidRPr="00A54A15">
              <w:rPr>
                <w:sz w:val="16"/>
                <w:szCs w:val="16"/>
              </w:rPr>
              <w:t>0.</w:t>
            </w:r>
            <w:r>
              <w:rPr>
                <w:sz w:val="16"/>
                <w:szCs w:val="16"/>
              </w:rPr>
              <w:t>3</w:t>
            </w:r>
            <w:r w:rsidRPr="00A54A15">
              <w:rPr>
                <w:sz w:val="16"/>
                <w:szCs w:val="16"/>
              </w:rPr>
              <w:t>.0</w:t>
            </w:r>
          </w:p>
        </w:tc>
      </w:tr>
      <w:tr w:rsidR="008F715F" w:rsidRPr="00A54A15" w14:paraId="146592B1" w14:textId="77777777" w:rsidTr="00F23385">
        <w:tc>
          <w:tcPr>
            <w:tcW w:w="800" w:type="dxa"/>
            <w:shd w:val="solid" w:color="FFFFFF" w:fill="auto"/>
          </w:tcPr>
          <w:p w14:paraId="714A0079" w14:textId="1442C7DA" w:rsidR="008F715F" w:rsidRPr="00A54A15" w:rsidRDefault="008F715F" w:rsidP="008F715F">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3F0114E6" w14:textId="60F99FC7" w:rsidR="008F715F" w:rsidRPr="00A54A15" w:rsidRDefault="008F715F" w:rsidP="008F715F">
            <w:pPr>
              <w:pStyle w:val="TAC"/>
              <w:rPr>
                <w:sz w:val="16"/>
                <w:szCs w:val="16"/>
              </w:rPr>
            </w:pPr>
            <w:r w:rsidRPr="00A54A15">
              <w:rPr>
                <w:sz w:val="16"/>
                <w:szCs w:val="16"/>
              </w:rPr>
              <w:t>SA5#1</w:t>
            </w:r>
            <w:r>
              <w:rPr>
                <w:sz w:val="16"/>
                <w:szCs w:val="16"/>
              </w:rPr>
              <w:t>34e</w:t>
            </w:r>
          </w:p>
        </w:tc>
        <w:tc>
          <w:tcPr>
            <w:tcW w:w="894" w:type="dxa"/>
            <w:shd w:val="solid" w:color="FFFFFF" w:fill="auto"/>
          </w:tcPr>
          <w:p w14:paraId="278B879C" w14:textId="36E1B55A" w:rsidR="008F715F" w:rsidRPr="006A0424" w:rsidRDefault="008F715F" w:rsidP="008F715F">
            <w:pPr>
              <w:pStyle w:val="TAC"/>
              <w:rPr>
                <w:sz w:val="16"/>
                <w:szCs w:val="16"/>
              </w:rPr>
            </w:pPr>
            <w:r w:rsidRPr="006A0424">
              <w:rPr>
                <w:sz w:val="16"/>
                <w:szCs w:val="16"/>
              </w:rPr>
              <w:t>S5-206428</w:t>
            </w:r>
          </w:p>
        </w:tc>
        <w:tc>
          <w:tcPr>
            <w:tcW w:w="425" w:type="dxa"/>
            <w:shd w:val="solid" w:color="FFFFFF" w:fill="auto"/>
          </w:tcPr>
          <w:p w14:paraId="2EDE2D29" w14:textId="6324275A" w:rsidR="008F715F" w:rsidRPr="00A54A15" w:rsidRDefault="008F715F" w:rsidP="008F715F">
            <w:pPr>
              <w:pStyle w:val="TAL"/>
              <w:rPr>
                <w:sz w:val="16"/>
                <w:szCs w:val="16"/>
              </w:rPr>
            </w:pPr>
            <w:r w:rsidRPr="00A54A15">
              <w:rPr>
                <w:sz w:val="16"/>
                <w:szCs w:val="16"/>
              </w:rPr>
              <w:t>-</w:t>
            </w:r>
          </w:p>
        </w:tc>
        <w:tc>
          <w:tcPr>
            <w:tcW w:w="425" w:type="dxa"/>
            <w:shd w:val="solid" w:color="FFFFFF" w:fill="auto"/>
          </w:tcPr>
          <w:p w14:paraId="1C774E4C" w14:textId="7D069131" w:rsidR="008F715F" w:rsidRPr="00A54A15" w:rsidRDefault="008F715F" w:rsidP="008F715F">
            <w:pPr>
              <w:pStyle w:val="TAR"/>
              <w:rPr>
                <w:sz w:val="16"/>
                <w:szCs w:val="16"/>
              </w:rPr>
            </w:pPr>
            <w:r w:rsidRPr="00A54A15">
              <w:rPr>
                <w:sz w:val="16"/>
                <w:szCs w:val="16"/>
              </w:rPr>
              <w:t>-</w:t>
            </w:r>
          </w:p>
        </w:tc>
        <w:tc>
          <w:tcPr>
            <w:tcW w:w="425" w:type="dxa"/>
            <w:shd w:val="solid" w:color="FFFFFF" w:fill="auto"/>
          </w:tcPr>
          <w:p w14:paraId="28036944" w14:textId="7FFCFB69" w:rsidR="008F715F" w:rsidRPr="00A54A15" w:rsidRDefault="008F715F" w:rsidP="008F715F">
            <w:pPr>
              <w:pStyle w:val="TAC"/>
              <w:rPr>
                <w:sz w:val="16"/>
                <w:szCs w:val="16"/>
              </w:rPr>
            </w:pPr>
            <w:r w:rsidRPr="00A54A15">
              <w:rPr>
                <w:sz w:val="16"/>
                <w:szCs w:val="16"/>
              </w:rPr>
              <w:t>-</w:t>
            </w:r>
          </w:p>
        </w:tc>
        <w:tc>
          <w:tcPr>
            <w:tcW w:w="4962" w:type="dxa"/>
            <w:shd w:val="solid" w:color="FFFFFF" w:fill="auto"/>
          </w:tcPr>
          <w:p w14:paraId="302448BA" w14:textId="77777777" w:rsidR="008F715F" w:rsidRDefault="008F715F" w:rsidP="008F715F">
            <w:pPr>
              <w:pStyle w:val="TAL"/>
              <w:rPr>
                <w:sz w:val="16"/>
                <w:szCs w:val="16"/>
              </w:rPr>
            </w:pPr>
            <w:r w:rsidRPr="006A0424">
              <w:rPr>
                <w:sz w:val="16"/>
                <w:szCs w:val="16"/>
              </w:rPr>
              <w:t>Introduce use cases and potential requirements</w:t>
            </w:r>
          </w:p>
          <w:p w14:paraId="25EA1D43" w14:textId="4227EA62" w:rsidR="00DA58A7" w:rsidRPr="006A0424" w:rsidRDefault="00DA58A7" w:rsidP="008F715F">
            <w:pPr>
              <w:pStyle w:val="TAL"/>
              <w:rPr>
                <w:sz w:val="16"/>
                <w:szCs w:val="16"/>
              </w:rPr>
            </w:pPr>
            <w:r>
              <w:rPr>
                <w:sz w:val="16"/>
                <w:szCs w:val="16"/>
              </w:rPr>
              <w:t xml:space="preserve">Note: the </w:t>
            </w:r>
            <w:r w:rsidRPr="000F5C4B">
              <w:rPr>
                <w:sz w:val="16"/>
                <w:szCs w:val="16"/>
              </w:rPr>
              <w:t xml:space="preserve">renumbering of clauses proposed in this pCR were not fully implemented due to contradiction </w:t>
            </w:r>
            <w:r w:rsidR="00FA3F53">
              <w:rPr>
                <w:sz w:val="16"/>
                <w:szCs w:val="16"/>
              </w:rPr>
              <w:t>to</w:t>
            </w:r>
            <w:r w:rsidRPr="000F5C4B">
              <w:rPr>
                <w:sz w:val="16"/>
                <w:szCs w:val="16"/>
              </w:rPr>
              <w:t xml:space="preserve"> the numbering in other pCRs</w:t>
            </w:r>
            <w:r>
              <w:rPr>
                <w:sz w:val="16"/>
                <w:szCs w:val="16"/>
              </w:rPr>
              <w:t>.</w:t>
            </w:r>
          </w:p>
        </w:tc>
        <w:tc>
          <w:tcPr>
            <w:tcW w:w="708" w:type="dxa"/>
            <w:shd w:val="solid" w:color="FFFFFF" w:fill="auto"/>
          </w:tcPr>
          <w:p w14:paraId="217158BA" w14:textId="3DBC259A" w:rsidR="008F715F" w:rsidRPr="00A54A15" w:rsidRDefault="008F715F" w:rsidP="008F715F">
            <w:pPr>
              <w:pStyle w:val="TAC"/>
              <w:rPr>
                <w:sz w:val="16"/>
                <w:szCs w:val="16"/>
              </w:rPr>
            </w:pPr>
            <w:r w:rsidRPr="00A54A15">
              <w:rPr>
                <w:sz w:val="16"/>
                <w:szCs w:val="16"/>
              </w:rPr>
              <w:t>0.</w:t>
            </w:r>
            <w:r>
              <w:rPr>
                <w:sz w:val="16"/>
                <w:szCs w:val="16"/>
              </w:rPr>
              <w:t>3</w:t>
            </w:r>
            <w:r w:rsidRPr="00A54A15">
              <w:rPr>
                <w:sz w:val="16"/>
                <w:szCs w:val="16"/>
              </w:rPr>
              <w:t>.0</w:t>
            </w:r>
          </w:p>
        </w:tc>
      </w:tr>
      <w:tr w:rsidR="00740A82" w:rsidRPr="00A54A15" w14:paraId="1D9459CC" w14:textId="77777777" w:rsidTr="00F23385">
        <w:tc>
          <w:tcPr>
            <w:tcW w:w="800" w:type="dxa"/>
            <w:shd w:val="solid" w:color="FFFFFF" w:fill="auto"/>
          </w:tcPr>
          <w:p w14:paraId="2CF2687E" w14:textId="2114EA6E" w:rsidR="00740A82" w:rsidRPr="00A54A15" w:rsidRDefault="00740A82" w:rsidP="00740A82">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A9F6258" w14:textId="3A7251BB" w:rsidR="00740A82" w:rsidRPr="00A54A15" w:rsidRDefault="00740A82" w:rsidP="00740A82">
            <w:pPr>
              <w:pStyle w:val="TAC"/>
              <w:rPr>
                <w:sz w:val="16"/>
                <w:szCs w:val="16"/>
              </w:rPr>
            </w:pPr>
            <w:r w:rsidRPr="00A54A15">
              <w:rPr>
                <w:sz w:val="16"/>
                <w:szCs w:val="16"/>
              </w:rPr>
              <w:t>SA5#1</w:t>
            </w:r>
            <w:r>
              <w:rPr>
                <w:sz w:val="16"/>
                <w:szCs w:val="16"/>
              </w:rPr>
              <w:t>34e</w:t>
            </w:r>
          </w:p>
        </w:tc>
        <w:tc>
          <w:tcPr>
            <w:tcW w:w="894" w:type="dxa"/>
            <w:shd w:val="solid" w:color="FFFFFF" w:fill="auto"/>
          </w:tcPr>
          <w:p w14:paraId="7F8CA920" w14:textId="6F8AA209" w:rsidR="00740A82" w:rsidRPr="006A0424" w:rsidRDefault="00740A82" w:rsidP="00740A82">
            <w:pPr>
              <w:pStyle w:val="TAC"/>
              <w:rPr>
                <w:sz w:val="16"/>
                <w:szCs w:val="16"/>
              </w:rPr>
            </w:pPr>
            <w:r w:rsidRPr="006A0424">
              <w:rPr>
                <w:sz w:val="16"/>
                <w:szCs w:val="16"/>
              </w:rPr>
              <w:t>S5-206429</w:t>
            </w:r>
          </w:p>
        </w:tc>
        <w:tc>
          <w:tcPr>
            <w:tcW w:w="425" w:type="dxa"/>
            <w:shd w:val="solid" w:color="FFFFFF" w:fill="auto"/>
          </w:tcPr>
          <w:p w14:paraId="524124B0" w14:textId="431954B0" w:rsidR="00740A82" w:rsidRPr="00A54A15" w:rsidRDefault="00740A82" w:rsidP="00740A82">
            <w:pPr>
              <w:pStyle w:val="TAL"/>
              <w:rPr>
                <w:sz w:val="16"/>
                <w:szCs w:val="16"/>
              </w:rPr>
            </w:pPr>
            <w:r w:rsidRPr="00A54A15">
              <w:rPr>
                <w:sz w:val="16"/>
                <w:szCs w:val="16"/>
              </w:rPr>
              <w:t>-</w:t>
            </w:r>
          </w:p>
        </w:tc>
        <w:tc>
          <w:tcPr>
            <w:tcW w:w="425" w:type="dxa"/>
            <w:shd w:val="solid" w:color="FFFFFF" w:fill="auto"/>
          </w:tcPr>
          <w:p w14:paraId="28295BB7" w14:textId="3DD2BA2E" w:rsidR="00740A82" w:rsidRPr="00A54A15" w:rsidRDefault="00740A82" w:rsidP="00740A82">
            <w:pPr>
              <w:pStyle w:val="TAR"/>
              <w:rPr>
                <w:sz w:val="16"/>
                <w:szCs w:val="16"/>
              </w:rPr>
            </w:pPr>
            <w:r w:rsidRPr="00A54A15">
              <w:rPr>
                <w:sz w:val="16"/>
                <w:szCs w:val="16"/>
              </w:rPr>
              <w:t>-</w:t>
            </w:r>
          </w:p>
        </w:tc>
        <w:tc>
          <w:tcPr>
            <w:tcW w:w="425" w:type="dxa"/>
            <w:shd w:val="solid" w:color="FFFFFF" w:fill="auto"/>
          </w:tcPr>
          <w:p w14:paraId="55B044E9" w14:textId="583D532C" w:rsidR="00740A82" w:rsidRPr="00A54A15" w:rsidRDefault="00740A82" w:rsidP="00740A82">
            <w:pPr>
              <w:pStyle w:val="TAC"/>
              <w:rPr>
                <w:sz w:val="16"/>
                <w:szCs w:val="16"/>
              </w:rPr>
            </w:pPr>
            <w:r w:rsidRPr="00A54A15">
              <w:rPr>
                <w:sz w:val="16"/>
                <w:szCs w:val="16"/>
              </w:rPr>
              <w:t>-</w:t>
            </w:r>
          </w:p>
        </w:tc>
        <w:tc>
          <w:tcPr>
            <w:tcW w:w="4962" w:type="dxa"/>
            <w:shd w:val="solid" w:color="FFFFFF" w:fill="auto"/>
          </w:tcPr>
          <w:p w14:paraId="665078C8" w14:textId="3E3670C7" w:rsidR="00740A82" w:rsidRPr="006A0424" w:rsidRDefault="00740A82" w:rsidP="00740A82">
            <w:pPr>
              <w:pStyle w:val="TAL"/>
              <w:rPr>
                <w:sz w:val="16"/>
                <w:szCs w:val="16"/>
              </w:rPr>
            </w:pPr>
            <w:r w:rsidRPr="006A0424">
              <w:rPr>
                <w:sz w:val="16"/>
                <w:szCs w:val="16"/>
              </w:rPr>
              <w:t>Introduction of the scope</w:t>
            </w:r>
          </w:p>
        </w:tc>
        <w:tc>
          <w:tcPr>
            <w:tcW w:w="708" w:type="dxa"/>
            <w:shd w:val="solid" w:color="FFFFFF" w:fill="auto"/>
          </w:tcPr>
          <w:p w14:paraId="38367E34" w14:textId="50445EC1" w:rsidR="00740A82" w:rsidRPr="00A54A15" w:rsidRDefault="00740A82" w:rsidP="00740A82">
            <w:pPr>
              <w:pStyle w:val="TAC"/>
              <w:rPr>
                <w:sz w:val="16"/>
                <w:szCs w:val="16"/>
              </w:rPr>
            </w:pPr>
            <w:r w:rsidRPr="00A54A15">
              <w:rPr>
                <w:sz w:val="16"/>
                <w:szCs w:val="16"/>
              </w:rPr>
              <w:t>0.</w:t>
            </w:r>
            <w:r>
              <w:rPr>
                <w:sz w:val="16"/>
                <w:szCs w:val="16"/>
              </w:rPr>
              <w:t>3</w:t>
            </w:r>
            <w:r w:rsidRPr="00A54A15">
              <w:rPr>
                <w:sz w:val="16"/>
                <w:szCs w:val="16"/>
              </w:rPr>
              <w:t>.0</w:t>
            </w:r>
          </w:p>
        </w:tc>
      </w:tr>
      <w:tr w:rsidR="007A4838" w:rsidRPr="00A54A15" w14:paraId="54718E9D" w14:textId="77777777" w:rsidTr="00F23385">
        <w:tc>
          <w:tcPr>
            <w:tcW w:w="800" w:type="dxa"/>
            <w:shd w:val="solid" w:color="FFFFFF" w:fill="auto"/>
          </w:tcPr>
          <w:p w14:paraId="679E467F" w14:textId="05EE9C07" w:rsidR="007A4838" w:rsidRPr="00A54A15" w:rsidRDefault="007A4838" w:rsidP="007A4838">
            <w:pPr>
              <w:pStyle w:val="TAC"/>
              <w:rPr>
                <w:sz w:val="16"/>
                <w:szCs w:val="16"/>
              </w:rPr>
            </w:pPr>
            <w:r w:rsidRPr="00A54A15">
              <w:rPr>
                <w:sz w:val="16"/>
                <w:szCs w:val="16"/>
              </w:rPr>
              <w:t>20</w:t>
            </w:r>
            <w:r>
              <w:rPr>
                <w:sz w:val="16"/>
                <w:szCs w:val="16"/>
              </w:rPr>
              <w:t>21</w:t>
            </w:r>
            <w:r w:rsidRPr="00A54A15">
              <w:rPr>
                <w:sz w:val="16"/>
                <w:szCs w:val="16"/>
              </w:rPr>
              <w:t>-</w:t>
            </w:r>
            <w:r>
              <w:rPr>
                <w:sz w:val="16"/>
                <w:szCs w:val="16"/>
              </w:rPr>
              <w:t>02</w:t>
            </w:r>
          </w:p>
        </w:tc>
        <w:tc>
          <w:tcPr>
            <w:tcW w:w="1000" w:type="dxa"/>
            <w:shd w:val="solid" w:color="FFFFFF" w:fill="auto"/>
          </w:tcPr>
          <w:p w14:paraId="3E0366AE" w14:textId="70DC1D35" w:rsidR="007A4838" w:rsidRPr="00A54A15" w:rsidRDefault="007A4838" w:rsidP="007A4838">
            <w:pPr>
              <w:pStyle w:val="TAC"/>
              <w:rPr>
                <w:sz w:val="16"/>
                <w:szCs w:val="16"/>
              </w:rPr>
            </w:pPr>
            <w:r w:rsidRPr="00A54A15">
              <w:rPr>
                <w:sz w:val="16"/>
                <w:szCs w:val="16"/>
              </w:rPr>
              <w:t>SA5#1</w:t>
            </w:r>
            <w:r>
              <w:rPr>
                <w:sz w:val="16"/>
                <w:szCs w:val="16"/>
              </w:rPr>
              <w:t>35e</w:t>
            </w:r>
          </w:p>
        </w:tc>
        <w:tc>
          <w:tcPr>
            <w:tcW w:w="894" w:type="dxa"/>
            <w:shd w:val="solid" w:color="FFFFFF" w:fill="auto"/>
          </w:tcPr>
          <w:p w14:paraId="2386F44F" w14:textId="34BFF942" w:rsidR="007A4838" w:rsidRPr="00316F46" w:rsidRDefault="007A4838" w:rsidP="007A4838">
            <w:pPr>
              <w:pStyle w:val="TAC"/>
              <w:rPr>
                <w:sz w:val="16"/>
                <w:szCs w:val="16"/>
              </w:rPr>
            </w:pPr>
            <w:r w:rsidRPr="00316F46">
              <w:rPr>
                <w:sz w:val="16"/>
                <w:szCs w:val="16"/>
              </w:rPr>
              <w:t>S5-211415</w:t>
            </w:r>
          </w:p>
        </w:tc>
        <w:tc>
          <w:tcPr>
            <w:tcW w:w="425" w:type="dxa"/>
            <w:shd w:val="solid" w:color="FFFFFF" w:fill="auto"/>
          </w:tcPr>
          <w:p w14:paraId="0B573F0A" w14:textId="3CA36003" w:rsidR="007A4838" w:rsidRPr="00A54A15" w:rsidRDefault="007A4838" w:rsidP="007A4838">
            <w:pPr>
              <w:pStyle w:val="TAL"/>
              <w:rPr>
                <w:sz w:val="16"/>
                <w:szCs w:val="16"/>
              </w:rPr>
            </w:pPr>
            <w:r w:rsidRPr="00A54A15">
              <w:rPr>
                <w:sz w:val="16"/>
                <w:szCs w:val="16"/>
              </w:rPr>
              <w:t>-</w:t>
            </w:r>
          </w:p>
        </w:tc>
        <w:tc>
          <w:tcPr>
            <w:tcW w:w="425" w:type="dxa"/>
            <w:shd w:val="solid" w:color="FFFFFF" w:fill="auto"/>
          </w:tcPr>
          <w:p w14:paraId="2D1A08EC" w14:textId="62A73A0A" w:rsidR="007A4838" w:rsidRPr="00A54A15" w:rsidRDefault="007A4838" w:rsidP="007A4838">
            <w:pPr>
              <w:pStyle w:val="TAR"/>
              <w:rPr>
                <w:sz w:val="16"/>
                <w:szCs w:val="16"/>
              </w:rPr>
            </w:pPr>
            <w:r w:rsidRPr="00A54A15">
              <w:rPr>
                <w:sz w:val="16"/>
                <w:szCs w:val="16"/>
              </w:rPr>
              <w:t>-</w:t>
            </w:r>
          </w:p>
        </w:tc>
        <w:tc>
          <w:tcPr>
            <w:tcW w:w="425" w:type="dxa"/>
            <w:shd w:val="solid" w:color="FFFFFF" w:fill="auto"/>
          </w:tcPr>
          <w:p w14:paraId="5AD5189B" w14:textId="446A8180" w:rsidR="007A4838" w:rsidRPr="00A54A15" w:rsidRDefault="007A4838" w:rsidP="007A4838">
            <w:pPr>
              <w:pStyle w:val="TAC"/>
              <w:rPr>
                <w:sz w:val="16"/>
                <w:szCs w:val="16"/>
              </w:rPr>
            </w:pPr>
            <w:r w:rsidRPr="00A54A15">
              <w:rPr>
                <w:sz w:val="16"/>
                <w:szCs w:val="16"/>
              </w:rPr>
              <w:t>-</w:t>
            </w:r>
          </w:p>
        </w:tc>
        <w:tc>
          <w:tcPr>
            <w:tcW w:w="4962" w:type="dxa"/>
            <w:shd w:val="solid" w:color="FFFFFF" w:fill="auto"/>
          </w:tcPr>
          <w:p w14:paraId="3C1DC81A" w14:textId="411BE823" w:rsidR="007A4838" w:rsidRPr="00316F46" w:rsidRDefault="007A4838" w:rsidP="007A4838">
            <w:pPr>
              <w:pStyle w:val="TAL"/>
              <w:rPr>
                <w:sz w:val="16"/>
                <w:szCs w:val="16"/>
              </w:rPr>
            </w:pPr>
            <w:r>
              <w:rPr>
                <w:sz w:val="16"/>
                <w:szCs w:val="16"/>
              </w:rPr>
              <w:t>Update UCs and requirements and add inter-provider solutions for 5GS charging for EC</w:t>
            </w:r>
          </w:p>
        </w:tc>
        <w:tc>
          <w:tcPr>
            <w:tcW w:w="708" w:type="dxa"/>
            <w:shd w:val="solid" w:color="FFFFFF" w:fill="auto"/>
          </w:tcPr>
          <w:p w14:paraId="5D926675" w14:textId="0DADE7CC" w:rsidR="007A4838" w:rsidRPr="00A54A15" w:rsidRDefault="007A4838" w:rsidP="007A4838">
            <w:pPr>
              <w:pStyle w:val="TAC"/>
              <w:rPr>
                <w:sz w:val="16"/>
                <w:szCs w:val="16"/>
              </w:rPr>
            </w:pPr>
            <w:r w:rsidRPr="00A54A15">
              <w:rPr>
                <w:sz w:val="16"/>
                <w:szCs w:val="16"/>
              </w:rPr>
              <w:t>0.</w:t>
            </w:r>
            <w:r>
              <w:rPr>
                <w:sz w:val="16"/>
                <w:szCs w:val="16"/>
              </w:rPr>
              <w:t>4</w:t>
            </w:r>
            <w:r w:rsidRPr="00A54A15">
              <w:rPr>
                <w:sz w:val="16"/>
                <w:szCs w:val="16"/>
              </w:rPr>
              <w:t>.0</w:t>
            </w:r>
          </w:p>
        </w:tc>
      </w:tr>
      <w:tr w:rsidR="004E7E85" w:rsidRPr="00A54A15" w14:paraId="687AE865" w14:textId="77777777" w:rsidTr="00F23385">
        <w:tc>
          <w:tcPr>
            <w:tcW w:w="800" w:type="dxa"/>
            <w:shd w:val="solid" w:color="FFFFFF" w:fill="auto"/>
          </w:tcPr>
          <w:p w14:paraId="277A209F" w14:textId="1F9B998E" w:rsidR="004E7E85" w:rsidRPr="00A54A15" w:rsidRDefault="004E7E85" w:rsidP="004E7E85">
            <w:pPr>
              <w:pStyle w:val="TAC"/>
              <w:rPr>
                <w:sz w:val="16"/>
                <w:szCs w:val="16"/>
              </w:rPr>
            </w:pPr>
            <w:r w:rsidRPr="00A54A15">
              <w:rPr>
                <w:sz w:val="16"/>
                <w:szCs w:val="16"/>
              </w:rPr>
              <w:t>20</w:t>
            </w:r>
            <w:r>
              <w:rPr>
                <w:sz w:val="16"/>
                <w:szCs w:val="16"/>
              </w:rPr>
              <w:t>21</w:t>
            </w:r>
            <w:r w:rsidRPr="00A54A15">
              <w:rPr>
                <w:sz w:val="16"/>
                <w:szCs w:val="16"/>
              </w:rPr>
              <w:t>-</w:t>
            </w:r>
            <w:r>
              <w:rPr>
                <w:sz w:val="16"/>
                <w:szCs w:val="16"/>
              </w:rPr>
              <w:t>02</w:t>
            </w:r>
          </w:p>
        </w:tc>
        <w:tc>
          <w:tcPr>
            <w:tcW w:w="1000" w:type="dxa"/>
            <w:shd w:val="solid" w:color="FFFFFF" w:fill="auto"/>
          </w:tcPr>
          <w:p w14:paraId="13422E6F" w14:textId="2F5EA904" w:rsidR="004E7E85" w:rsidRPr="00A54A15" w:rsidRDefault="004E7E85" w:rsidP="004E7E85">
            <w:pPr>
              <w:pStyle w:val="TAC"/>
              <w:rPr>
                <w:sz w:val="16"/>
                <w:szCs w:val="16"/>
              </w:rPr>
            </w:pPr>
            <w:r w:rsidRPr="00A54A15">
              <w:rPr>
                <w:sz w:val="16"/>
                <w:szCs w:val="16"/>
              </w:rPr>
              <w:t>SA5#1</w:t>
            </w:r>
            <w:r>
              <w:rPr>
                <w:sz w:val="16"/>
                <w:szCs w:val="16"/>
              </w:rPr>
              <w:t>35e</w:t>
            </w:r>
          </w:p>
        </w:tc>
        <w:tc>
          <w:tcPr>
            <w:tcW w:w="894" w:type="dxa"/>
            <w:shd w:val="solid" w:color="FFFFFF" w:fill="auto"/>
          </w:tcPr>
          <w:p w14:paraId="6CFC146A" w14:textId="1B6132C4" w:rsidR="004E7E85" w:rsidRPr="00316F46" w:rsidRDefault="004E7E85" w:rsidP="004E7E85">
            <w:pPr>
              <w:pStyle w:val="TAC"/>
              <w:rPr>
                <w:sz w:val="16"/>
                <w:szCs w:val="16"/>
              </w:rPr>
            </w:pPr>
            <w:r w:rsidRPr="00316F46">
              <w:rPr>
                <w:sz w:val="16"/>
                <w:szCs w:val="16"/>
              </w:rPr>
              <w:t>S5-211402</w:t>
            </w:r>
          </w:p>
        </w:tc>
        <w:tc>
          <w:tcPr>
            <w:tcW w:w="425" w:type="dxa"/>
            <w:shd w:val="solid" w:color="FFFFFF" w:fill="auto"/>
          </w:tcPr>
          <w:p w14:paraId="1DA81A46" w14:textId="14F73708" w:rsidR="004E7E85" w:rsidRPr="00A54A15" w:rsidRDefault="004E7E85" w:rsidP="004E7E85">
            <w:pPr>
              <w:pStyle w:val="TAL"/>
              <w:rPr>
                <w:sz w:val="16"/>
                <w:szCs w:val="16"/>
              </w:rPr>
            </w:pPr>
            <w:r w:rsidRPr="00A54A15">
              <w:rPr>
                <w:sz w:val="16"/>
                <w:szCs w:val="16"/>
              </w:rPr>
              <w:t>-</w:t>
            </w:r>
          </w:p>
        </w:tc>
        <w:tc>
          <w:tcPr>
            <w:tcW w:w="425" w:type="dxa"/>
            <w:shd w:val="solid" w:color="FFFFFF" w:fill="auto"/>
          </w:tcPr>
          <w:p w14:paraId="5504BB55" w14:textId="6B06DF6E" w:rsidR="004E7E85" w:rsidRPr="00A54A15" w:rsidRDefault="004E7E85" w:rsidP="004E7E85">
            <w:pPr>
              <w:pStyle w:val="TAR"/>
              <w:rPr>
                <w:sz w:val="16"/>
                <w:szCs w:val="16"/>
              </w:rPr>
            </w:pPr>
            <w:r w:rsidRPr="00A54A15">
              <w:rPr>
                <w:sz w:val="16"/>
                <w:szCs w:val="16"/>
              </w:rPr>
              <w:t>-</w:t>
            </w:r>
          </w:p>
        </w:tc>
        <w:tc>
          <w:tcPr>
            <w:tcW w:w="425" w:type="dxa"/>
            <w:shd w:val="solid" w:color="FFFFFF" w:fill="auto"/>
          </w:tcPr>
          <w:p w14:paraId="319385CB" w14:textId="01B681A4" w:rsidR="004E7E85" w:rsidRPr="00A54A15" w:rsidRDefault="004E7E85" w:rsidP="004E7E85">
            <w:pPr>
              <w:pStyle w:val="TAC"/>
              <w:rPr>
                <w:sz w:val="16"/>
                <w:szCs w:val="16"/>
              </w:rPr>
            </w:pPr>
            <w:r w:rsidRPr="00A54A15">
              <w:rPr>
                <w:sz w:val="16"/>
                <w:szCs w:val="16"/>
              </w:rPr>
              <w:t>-</w:t>
            </w:r>
          </w:p>
        </w:tc>
        <w:tc>
          <w:tcPr>
            <w:tcW w:w="4962" w:type="dxa"/>
            <w:shd w:val="solid" w:color="FFFFFF" w:fill="auto"/>
          </w:tcPr>
          <w:p w14:paraId="03809564" w14:textId="47910443" w:rsidR="004E7E85" w:rsidRPr="00316F46" w:rsidRDefault="004E7E85" w:rsidP="004E7E85">
            <w:pPr>
              <w:pStyle w:val="TAL"/>
              <w:rPr>
                <w:sz w:val="16"/>
                <w:szCs w:val="16"/>
              </w:rPr>
            </w:pPr>
            <w:r w:rsidRPr="00316F46">
              <w:rPr>
                <w:sz w:val="16"/>
                <w:szCs w:val="16"/>
              </w:rPr>
              <w:t>pCR update charging scenarios and key issues on charging for edge enabling services</w:t>
            </w:r>
          </w:p>
        </w:tc>
        <w:tc>
          <w:tcPr>
            <w:tcW w:w="708" w:type="dxa"/>
            <w:shd w:val="solid" w:color="FFFFFF" w:fill="auto"/>
          </w:tcPr>
          <w:p w14:paraId="76EFCC3B" w14:textId="536A0D3E" w:rsidR="004E7E85" w:rsidRPr="00A54A15" w:rsidRDefault="004E7E85" w:rsidP="004E7E85">
            <w:pPr>
              <w:pStyle w:val="TAC"/>
              <w:rPr>
                <w:sz w:val="16"/>
                <w:szCs w:val="16"/>
              </w:rPr>
            </w:pPr>
            <w:r w:rsidRPr="00A54A15">
              <w:rPr>
                <w:sz w:val="16"/>
                <w:szCs w:val="16"/>
              </w:rPr>
              <w:t>0.</w:t>
            </w:r>
            <w:r>
              <w:rPr>
                <w:sz w:val="16"/>
                <w:szCs w:val="16"/>
              </w:rPr>
              <w:t>4</w:t>
            </w:r>
            <w:r w:rsidRPr="00A54A15">
              <w:rPr>
                <w:sz w:val="16"/>
                <w:szCs w:val="16"/>
              </w:rPr>
              <w:t>.0</w:t>
            </w:r>
          </w:p>
        </w:tc>
      </w:tr>
      <w:tr w:rsidR="00D02DA0" w:rsidRPr="00A54A15" w14:paraId="40FFA510" w14:textId="77777777" w:rsidTr="00F23385">
        <w:tc>
          <w:tcPr>
            <w:tcW w:w="800" w:type="dxa"/>
            <w:shd w:val="solid" w:color="FFFFFF" w:fill="auto"/>
          </w:tcPr>
          <w:p w14:paraId="3097E9F1" w14:textId="60DF4D0C" w:rsidR="00D02DA0" w:rsidRPr="00A54A15" w:rsidRDefault="00D02DA0" w:rsidP="00D02DA0">
            <w:pPr>
              <w:pStyle w:val="TAC"/>
              <w:rPr>
                <w:sz w:val="16"/>
                <w:szCs w:val="16"/>
              </w:rPr>
            </w:pPr>
            <w:r w:rsidRPr="00A54A15">
              <w:rPr>
                <w:sz w:val="16"/>
                <w:szCs w:val="16"/>
              </w:rPr>
              <w:t>20</w:t>
            </w:r>
            <w:r>
              <w:rPr>
                <w:sz w:val="16"/>
                <w:szCs w:val="16"/>
              </w:rPr>
              <w:t>21</w:t>
            </w:r>
            <w:r w:rsidRPr="00A54A15">
              <w:rPr>
                <w:sz w:val="16"/>
                <w:szCs w:val="16"/>
              </w:rPr>
              <w:t>-</w:t>
            </w:r>
            <w:r>
              <w:rPr>
                <w:sz w:val="16"/>
                <w:szCs w:val="16"/>
              </w:rPr>
              <w:t>02</w:t>
            </w:r>
          </w:p>
        </w:tc>
        <w:tc>
          <w:tcPr>
            <w:tcW w:w="1000" w:type="dxa"/>
            <w:shd w:val="solid" w:color="FFFFFF" w:fill="auto"/>
          </w:tcPr>
          <w:p w14:paraId="4EF68982" w14:textId="719BAC02" w:rsidR="00D02DA0" w:rsidRPr="00A54A15" w:rsidRDefault="00D02DA0" w:rsidP="00D02DA0">
            <w:pPr>
              <w:pStyle w:val="TAC"/>
              <w:rPr>
                <w:sz w:val="16"/>
                <w:szCs w:val="16"/>
              </w:rPr>
            </w:pPr>
            <w:r w:rsidRPr="00A54A15">
              <w:rPr>
                <w:sz w:val="16"/>
                <w:szCs w:val="16"/>
              </w:rPr>
              <w:t>SA5#1</w:t>
            </w:r>
            <w:r>
              <w:rPr>
                <w:sz w:val="16"/>
                <w:szCs w:val="16"/>
              </w:rPr>
              <w:t>35e</w:t>
            </w:r>
          </w:p>
        </w:tc>
        <w:tc>
          <w:tcPr>
            <w:tcW w:w="894" w:type="dxa"/>
            <w:shd w:val="solid" w:color="FFFFFF" w:fill="auto"/>
          </w:tcPr>
          <w:p w14:paraId="63061A97" w14:textId="554B3D70" w:rsidR="00D02DA0" w:rsidRPr="00316F46" w:rsidRDefault="00D02DA0" w:rsidP="00D02DA0">
            <w:pPr>
              <w:pStyle w:val="TAC"/>
              <w:rPr>
                <w:sz w:val="16"/>
                <w:szCs w:val="16"/>
              </w:rPr>
            </w:pPr>
            <w:r w:rsidRPr="00316F46">
              <w:rPr>
                <w:sz w:val="16"/>
                <w:szCs w:val="16"/>
              </w:rPr>
              <w:fldChar w:fldCharType="begin"/>
            </w:r>
            <w:r w:rsidRPr="00316F46">
              <w:rPr>
                <w:sz w:val="16"/>
                <w:szCs w:val="16"/>
              </w:rPr>
              <w:instrText xml:space="preserve"> DOCPROPERTY  Tdoc#  \* MERGEFORMAT </w:instrText>
            </w:r>
            <w:r w:rsidRPr="00316F46">
              <w:rPr>
                <w:sz w:val="16"/>
                <w:szCs w:val="16"/>
              </w:rPr>
              <w:fldChar w:fldCharType="separate"/>
            </w:r>
            <w:r w:rsidRPr="00316F46">
              <w:rPr>
                <w:sz w:val="16"/>
                <w:szCs w:val="16"/>
              </w:rPr>
              <w:t>S5-211</w:t>
            </w:r>
            <w:r w:rsidRPr="00316F46">
              <w:rPr>
                <w:rFonts w:hint="eastAsia"/>
                <w:sz w:val="16"/>
                <w:szCs w:val="16"/>
              </w:rPr>
              <w:t>425</w:t>
            </w:r>
            <w:r w:rsidRPr="00316F46">
              <w:rPr>
                <w:sz w:val="16"/>
                <w:szCs w:val="16"/>
              </w:rPr>
              <w:t xml:space="preserve"> </w:t>
            </w:r>
            <w:r w:rsidRPr="00316F46">
              <w:rPr>
                <w:sz w:val="16"/>
                <w:szCs w:val="16"/>
              </w:rPr>
              <w:fldChar w:fldCharType="end"/>
            </w:r>
          </w:p>
        </w:tc>
        <w:tc>
          <w:tcPr>
            <w:tcW w:w="425" w:type="dxa"/>
            <w:shd w:val="solid" w:color="FFFFFF" w:fill="auto"/>
          </w:tcPr>
          <w:p w14:paraId="7C36EEF0" w14:textId="5CA2EE4B" w:rsidR="00D02DA0" w:rsidRPr="00A54A15" w:rsidRDefault="00D02DA0" w:rsidP="00D02DA0">
            <w:pPr>
              <w:pStyle w:val="TAL"/>
              <w:rPr>
                <w:sz w:val="16"/>
                <w:szCs w:val="16"/>
              </w:rPr>
            </w:pPr>
            <w:r w:rsidRPr="00A54A15">
              <w:rPr>
                <w:sz w:val="16"/>
                <w:szCs w:val="16"/>
              </w:rPr>
              <w:t>-</w:t>
            </w:r>
          </w:p>
        </w:tc>
        <w:tc>
          <w:tcPr>
            <w:tcW w:w="425" w:type="dxa"/>
            <w:shd w:val="solid" w:color="FFFFFF" w:fill="auto"/>
          </w:tcPr>
          <w:p w14:paraId="62797674" w14:textId="719CA236" w:rsidR="00D02DA0" w:rsidRPr="00A54A15" w:rsidRDefault="00D02DA0" w:rsidP="00D02DA0">
            <w:pPr>
              <w:pStyle w:val="TAR"/>
              <w:rPr>
                <w:sz w:val="16"/>
                <w:szCs w:val="16"/>
              </w:rPr>
            </w:pPr>
            <w:r w:rsidRPr="00A54A15">
              <w:rPr>
                <w:sz w:val="16"/>
                <w:szCs w:val="16"/>
              </w:rPr>
              <w:t>-</w:t>
            </w:r>
          </w:p>
        </w:tc>
        <w:tc>
          <w:tcPr>
            <w:tcW w:w="425" w:type="dxa"/>
            <w:shd w:val="solid" w:color="FFFFFF" w:fill="auto"/>
          </w:tcPr>
          <w:p w14:paraId="68C23759" w14:textId="2107F232" w:rsidR="00D02DA0" w:rsidRPr="00A54A15" w:rsidRDefault="00D02DA0" w:rsidP="00D02DA0">
            <w:pPr>
              <w:pStyle w:val="TAC"/>
              <w:rPr>
                <w:sz w:val="16"/>
                <w:szCs w:val="16"/>
              </w:rPr>
            </w:pPr>
            <w:r w:rsidRPr="00A54A15">
              <w:rPr>
                <w:sz w:val="16"/>
                <w:szCs w:val="16"/>
              </w:rPr>
              <w:t>-</w:t>
            </w:r>
          </w:p>
        </w:tc>
        <w:tc>
          <w:tcPr>
            <w:tcW w:w="4962" w:type="dxa"/>
            <w:shd w:val="solid" w:color="FFFFFF" w:fill="auto"/>
          </w:tcPr>
          <w:p w14:paraId="7DD25128" w14:textId="17422036" w:rsidR="00D02DA0" w:rsidRPr="00316F46" w:rsidRDefault="00D02DA0" w:rsidP="00D02DA0">
            <w:pPr>
              <w:pStyle w:val="TAL"/>
              <w:rPr>
                <w:sz w:val="16"/>
                <w:szCs w:val="16"/>
              </w:rPr>
            </w:pPr>
            <w:r w:rsidRPr="00316F46">
              <w:rPr>
                <w:sz w:val="16"/>
                <w:szCs w:val="16"/>
              </w:rPr>
              <w:t>pCR Add possible solutions on charging for edge enabling infrastructure resources and services</w:t>
            </w:r>
          </w:p>
        </w:tc>
        <w:tc>
          <w:tcPr>
            <w:tcW w:w="708" w:type="dxa"/>
            <w:shd w:val="solid" w:color="FFFFFF" w:fill="auto"/>
          </w:tcPr>
          <w:p w14:paraId="08806717" w14:textId="4FA78636" w:rsidR="00D02DA0" w:rsidRPr="00A54A15" w:rsidRDefault="00D02DA0" w:rsidP="00D02DA0">
            <w:pPr>
              <w:pStyle w:val="TAC"/>
              <w:rPr>
                <w:sz w:val="16"/>
                <w:szCs w:val="16"/>
              </w:rPr>
            </w:pPr>
            <w:r w:rsidRPr="00A54A15">
              <w:rPr>
                <w:sz w:val="16"/>
                <w:szCs w:val="16"/>
              </w:rPr>
              <w:t>0.</w:t>
            </w:r>
            <w:r>
              <w:rPr>
                <w:sz w:val="16"/>
                <w:szCs w:val="16"/>
              </w:rPr>
              <w:t>4</w:t>
            </w:r>
            <w:r w:rsidRPr="00A54A15">
              <w:rPr>
                <w:sz w:val="16"/>
                <w:szCs w:val="16"/>
              </w:rPr>
              <w:t>.0</w:t>
            </w:r>
          </w:p>
        </w:tc>
      </w:tr>
      <w:tr w:rsidR="00D14744" w:rsidRPr="00A54A15" w14:paraId="2D65BE77" w14:textId="77777777" w:rsidTr="00F23385">
        <w:tc>
          <w:tcPr>
            <w:tcW w:w="800" w:type="dxa"/>
            <w:shd w:val="solid" w:color="FFFFFF" w:fill="auto"/>
          </w:tcPr>
          <w:p w14:paraId="54137591" w14:textId="76236C93" w:rsidR="00D14744" w:rsidRPr="00A54A15" w:rsidRDefault="00D14744" w:rsidP="00D14744">
            <w:pPr>
              <w:pStyle w:val="TAC"/>
              <w:rPr>
                <w:sz w:val="16"/>
                <w:szCs w:val="16"/>
              </w:rPr>
            </w:pPr>
            <w:r w:rsidRPr="00A54A15">
              <w:rPr>
                <w:sz w:val="16"/>
                <w:szCs w:val="16"/>
              </w:rPr>
              <w:t>20</w:t>
            </w:r>
            <w:r>
              <w:rPr>
                <w:sz w:val="16"/>
                <w:szCs w:val="16"/>
              </w:rPr>
              <w:t>21</w:t>
            </w:r>
            <w:r w:rsidRPr="00A54A15">
              <w:rPr>
                <w:sz w:val="16"/>
                <w:szCs w:val="16"/>
              </w:rPr>
              <w:t>-</w:t>
            </w:r>
            <w:r>
              <w:rPr>
                <w:sz w:val="16"/>
                <w:szCs w:val="16"/>
              </w:rPr>
              <w:t>03</w:t>
            </w:r>
          </w:p>
        </w:tc>
        <w:tc>
          <w:tcPr>
            <w:tcW w:w="1000" w:type="dxa"/>
            <w:shd w:val="solid" w:color="FFFFFF" w:fill="auto"/>
          </w:tcPr>
          <w:p w14:paraId="0992106C" w14:textId="20163DEB" w:rsidR="00D14744" w:rsidRPr="00A54A15" w:rsidRDefault="00D14744" w:rsidP="00D14744">
            <w:pPr>
              <w:pStyle w:val="TAC"/>
              <w:rPr>
                <w:sz w:val="16"/>
                <w:szCs w:val="16"/>
              </w:rPr>
            </w:pPr>
            <w:r w:rsidRPr="00A54A15">
              <w:rPr>
                <w:sz w:val="16"/>
                <w:szCs w:val="16"/>
              </w:rPr>
              <w:t>SA5#1</w:t>
            </w:r>
            <w:r>
              <w:rPr>
                <w:sz w:val="16"/>
                <w:szCs w:val="16"/>
              </w:rPr>
              <w:t>36e</w:t>
            </w:r>
          </w:p>
        </w:tc>
        <w:tc>
          <w:tcPr>
            <w:tcW w:w="894" w:type="dxa"/>
            <w:shd w:val="solid" w:color="FFFFFF" w:fill="auto"/>
          </w:tcPr>
          <w:p w14:paraId="438CC36B" w14:textId="6ADA537E" w:rsidR="00D14744" w:rsidRPr="00E40B3B" w:rsidRDefault="00BF2331" w:rsidP="00D14744">
            <w:pPr>
              <w:pStyle w:val="TAC"/>
              <w:rPr>
                <w:sz w:val="16"/>
                <w:szCs w:val="16"/>
              </w:rPr>
            </w:pPr>
            <w:r w:rsidRPr="000A0E30">
              <w:rPr>
                <w:sz w:val="16"/>
                <w:szCs w:val="16"/>
              </w:rPr>
              <w:t>S5-212464</w:t>
            </w:r>
            <w:r w:rsidR="00D14744" w:rsidRPr="00316F46">
              <w:rPr>
                <w:sz w:val="16"/>
                <w:szCs w:val="16"/>
              </w:rPr>
              <w:fldChar w:fldCharType="begin"/>
            </w:r>
            <w:r w:rsidR="00D14744" w:rsidRPr="00316F46">
              <w:rPr>
                <w:sz w:val="16"/>
                <w:szCs w:val="16"/>
              </w:rPr>
              <w:instrText xml:space="preserve"> DOCPROPERTY  Tdoc#  \* MERGEFORMAT </w:instrText>
            </w:r>
            <w:r w:rsidR="00D14744" w:rsidRPr="00316F46">
              <w:rPr>
                <w:sz w:val="16"/>
                <w:szCs w:val="16"/>
              </w:rPr>
              <w:fldChar w:fldCharType="separate"/>
            </w:r>
            <w:r w:rsidR="00D14744" w:rsidRPr="00316F46">
              <w:rPr>
                <w:sz w:val="16"/>
                <w:szCs w:val="16"/>
              </w:rPr>
              <w:t xml:space="preserve"> </w:t>
            </w:r>
            <w:r w:rsidR="00D14744" w:rsidRPr="00316F46">
              <w:rPr>
                <w:sz w:val="16"/>
                <w:szCs w:val="16"/>
              </w:rPr>
              <w:fldChar w:fldCharType="end"/>
            </w:r>
          </w:p>
        </w:tc>
        <w:tc>
          <w:tcPr>
            <w:tcW w:w="425" w:type="dxa"/>
            <w:shd w:val="solid" w:color="FFFFFF" w:fill="auto"/>
          </w:tcPr>
          <w:p w14:paraId="0A31C4F4" w14:textId="63B273A0" w:rsidR="00D14744" w:rsidRPr="00A54A15" w:rsidRDefault="00D14744" w:rsidP="00D14744">
            <w:pPr>
              <w:pStyle w:val="TAL"/>
              <w:rPr>
                <w:sz w:val="16"/>
                <w:szCs w:val="16"/>
              </w:rPr>
            </w:pPr>
            <w:r w:rsidRPr="00A54A15">
              <w:rPr>
                <w:sz w:val="16"/>
                <w:szCs w:val="16"/>
              </w:rPr>
              <w:t>-</w:t>
            </w:r>
          </w:p>
        </w:tc>
        <w:tc>
          <w:tcPr>
            <w:tcW w:w="425" w:type="dxa"/>
            <w:shd w:val="solid" w:color="FFFFFF" w:fill="auto"/>
          </w:tcPr>
          <w:p w14:paraId="325D7964" w14:textId="500AA84D" w:rsidR="00D14744" w:rsidRPr="00A54A15" w:rsidRDefault="00D14744" w:rsidP="00D14744">
            <w:pPr>
              <w:pStyle w:val="TAR"/>
              <w:rPr>
                <w:sz w:val="16"/>
                <w:szCs w:val="16"/>
              </w:rPr>
            </w:pPr>
            <w:r w:rsidRPr="00A54A15">
              <w:rPr>
                <w:sz w:val="16"/>
                <w:szCs w:val="16"/>
              </w:rPr>
              <w:t>-</w:t>
            </w:r>
          </w:p>
        </w:tc>
        <w:tc>
          <w:tcPr>
            <w:tcW w:w="425" w:type="dxa"/>
            <w:shd w:val="solid" w:color="FFFFFF" w:fill="auto"/>
          </w:tcPr>
          <w:p w14:paraId="4706C65F" w14:textId="43E77062" w:rsidR="00D14744" w:rsidRPr="00A54A15" w:rsidRDefault="00D14744" w:rsidP="00D14744">
            <w:pPr>
              <w:pStyle w:val="TAC"/>
              <w:rPr>
                <w:sz w:val="16"/>
                <w:szCs w:val="16"/>
              </w:rPr>
            </w:pPr>
            <w:r w:rsidRPr="00A54A15">
              <w:rPr>
                <w:sz w:val="16"/>
                <w:szCs w:val="16"/>
              </w:rPr>
              <w:t>-</w:t>
            </w:r>
          </w:p>
        </w:tc>
        <w:tc>
          <w:tcPr>
            <w:tcW w:w="4962" w:type="dxa"/>
            <w:shd w:val="solid" w:color="FFFFFF" w:fill="auto"/>
          </w:tcPr>
          <w:p w14:paraId="69F50A91" w14:textId="7E68F135" w:rsidR="00D14744" w:rsidRPr="008A72A1" w:rsidRDefault="00BF2331" w:rsidP="00D14744">
            <w:pPr>
              <w:pStyle w:val="TAL"/>
              <w:rPr>
                <w:sz w:val="16"/>
                <w:szCs w:val="16"/>
              </w:rPr>
            </w:pPr>
            <w:r w:rsidRPr="00BF2331">
              <w:rPr>
                <w:sz w:val="16"/>
                <w:szCs w:val="16"/>
              </w:rPr>
              <w:t>pCR Corrections on solutions for inter-provider 5GS usage charging</w:t>
            </w:r>
          </w:p>
        </w:tc>
        <w:tc>
          <w:tcPr>
            <w:tcW w:w="708" w:type="dxa"/>
            <w:shd w:val="solid" w:color="FFFFFF" w:fill="auto"/>
          </w:tcPr>
          <w:p w14:paraId="78A357A1" w14:textId="5FC7BE58" w:rsidR="00D14744" w:rsidRPr="00A54A15" w:rsidRDefault="00D14744" w:rsidP="00D14744">
            <w:pPr>
              <w:pStyle w:val="TAC"/>
              <w:rPr>
                <w:sz w:val="16"/>
                <w:szCs w:val="16"/>
              </w:rPr>
            </w:pPr>
            <w:r w:rsidRPr="00A54A15">
              <w:rPr>
                <w:sz w:val="16"/>
                <w:szCs w:val="16"/>
              </w:rPr>
              <w:t>0.</w:t>
            </w:r>
            <w:r>
              <w:rPr>
                <w:sz w:val="16"/>
                <w:szCs w:val="16"/>
              </w:rPr>
              <w:t>5</w:t>
            </w:r>
            <w:r w:rsidRPr="00A54A15">
              <w:rPr>
                <w:sz w:val="16"/>
                <w:szCs w:val="16"/>
              </w:rPr>
              <w:t>.0</w:t>
            </w:r>
          </w:p>
        </w:tc>
      </w:tr>
      <w:tr w:rsidR="00C30083" w:rsidRPr="00A54A15" w14:paraId="683E6FD8" w14:textId="77777777" w:rsidTr="00F23385">
        <w:tc>
          <w:tcPr>
            <w:tcW w:w="800" w:type="dxa"/>
            <w:shd w:val="solid" w:color="FFFFFF" w:fill="auto"/>
          </w:tcPr>
          <w:p w14:paraId="6856CF63" w14:textId="5FA8606A" w:rsidR="00C30083" w:rsidRPr="00A54A15" w:rsidRDefault="00C30083" w:rsidP="00C30083">
            <w:pPr>
              <w:pStyle w:val="TAC"/>
              <w:rPr>
                <w:sz w:val="16"/>
                <w:szCs w:val="16"/>
              </w:rPr>
            </w:pPr>
            <w:r w:rsidRPr="00A54A15">
              <w:rPr>
                <w:sz w:val="16"/>
                <w:szCs w:val="16"/>
              </w:rPr>
              <w:t>20</w:t>
            </w:r>
            <w:r>
              <w:rPr>
                <w:sz w:val="16"/>
                <w:szCs w:val="16"/>
              </w:rPr>
              <w:t>21</w:t>
            </w:r>
            <w:r w:rsidRPr="00A54A15">
              <w:rPr>
                <w:sz w:val="16"/>
                <w:szCs w:val="16"/>
              </w:rPr>
              <w:t>-</w:t>
            </w:r>
            <w:r>
              <w:rPr>
                <w:sz w:val="16"/>
                <w:szCs w:val="16"/>
              </w:rPr>
              <w:t>03</w:t>
            </w:r>
          </w:p>
        </w:tc>
        <w:tc>
          <w:tcPr>
            <w:tcW w:w="1000" w:type="dxa"/>
            <w:shd w:val="solid" w:color="FFFFFF" w:fill="auto"/>
          </w:tcPr>
          <w:p w14:paraId="655EEC05" w14:textId="5987A39D" w:rsidR="00C30083" w:rsidRPr="00A54A15" w:rsidRDefault="00C30083" w:rsidP="00C30083">
            <w:pPr>
              <w:pStyle w:val="TAC"/>
              <w:rPr>
                <w:sz w:val="16"/>
                <w:szCs w:val="16"/>
              </w:rPr>
            </w:pPr>
            <w:r w:rsidRPr="00A54A15">
              <w:rPr>
                <w:sz w:val="16"/>
                <w:szCs w:val="16"/>
              </w:rPr>
              <w:t>SA5#1</w:t>
            </w:r>
            <w:r>
              <w:rPr>
                <w:sz w:val="16"/>
                <w:szCs w:val="16"/>
              </w:rPr>
              <w:t>36e</w:t>
            </w:r>
          </w:p>
        </w:tc>
        <w:tc>
          <w:tcPr>
            <w:tcW w:w="894" w:type="dxa"/>
            <w:shd w:val="solid" w:color="FFFFFF" w:fill="auto"/>
          </w:tcPr>
          <w:p w14:paraId="05915A9B" w14:textId="63E30A31" w:rsidR="00C30083" w:rsidRPr="00E40B3B" w:rsidRDefault="00C30083" w:rsidP="00C30083">
            <w:pPr>
              <w:pStyle w:val="TAC"/>
              <w:rPr>
                <w:sz w:val="16"/>
                <w:szCs w:val="16"/>
              </w:rPr>
            </w:pPr>
            <w:r w:rsidRPr="000A0E30">
              <w:rPr>
                <w:sz w:val="16"/>
                <w:szCs w:val="16"/>
              </w:rPr>
              <w:t>S5-212503</w:t>
            </w:r>
            <w:r w:rsidRPr="00316F46">
              <w:rPr>
                <w:sz w:val="16"/>
                <w:szCs w:val="16"/>
              </w:rPr>
              <w:fldChar w:fldCharType="begin"/>
            </w:r>
            <w:r w:rsidRPr="00316F46">
              <w:rPr>
                <w:sz w:val="16"/>
                <w:szCs w:val="16"/>
              </w:rPr>
              <w:instrText xml:space="preserve"> DOCPROPERTY  Tdoc#  \* MERGEFORMAT </w:instrText>
            </w:r>
            <w:r w:rsidRPr="00316F46">
              <w:rPr>
                <w:sz w:val="16"/>
                <w:szCs w:val="16"/>
              </w:rPr>
              <w:fldChar w:fldCharType="separate"/>
            </w:r>
            <w:r w:rsidRPr="00316F46">
              <w:rPr>
                <w:sz w:val="16"/>
                <w:szCs w:val="16"/>
              </w:rPr>
              <w:t xml:space="preserve"> </w:t>
            </w:r>
            <w:r w:rsidRPr="00316F46">
              <w:rPr>
                <w:sz w:val="16"/>
                <w:szCs w:val="16"/>
              </w:rPr>
              <w:fldChar w:fldCharType="end"/>
            </w:r>
          </w:p>
        </w:tc>
        <w:tc>
          <w:tcPr>
            <w:tcW w:w="425" w:type="dxa"/>
            <w:shd w:val="solid" w:color="FFFFFF" w:fill="auto"/>
          </w:tcPr>
          <w:p w14:paraId="344D972B" w14:textId="6BD12325" w:rsidR="00C30083" w:rsidRPr="00A54A15" w:rsidRDefault="00C30083" w:rsidP="00C30083">
            <w:pPr>
              <w:pStyle w:val="TAL"/>
              <w:rPr>
                <w:sz w:val="16"/>
                <w:szCs w:val="16"/>
              </w:rPr>
            </w:pPr>
            <w:r w:rsidRPr="00A54A15">
              <w:rPr>
                <w:sz w:val="16"/>
                <w:szCs w:val="16"/>
              </w:rPr>
              <w:t>-</w:t>
            </w:r>
          </w:p>
        </w:tc>
        <w:tc>
          <w:tcPr>
            <w:tcW w:w="425" w:type="dxa"/>
            <w:shd w:val="solid" w:color="FFFFFF" w:fill="auto"/>
          </w:tcPr>
          <w:p w14:paraId="1FAD2291" w14:textId="513E3502" w:rsidR="00C30083" w:rsidRPr="00A54A15" w:rsidRDefault="00C30083" w:rsidP="00C30083">
            <w:pPr>
              <w:pStyle w:val="TAR"/>
              <w:rPr>
                <w:sz w:val="16"/>
                <w:szCs w:val="16"/>
              </w:rPr>
            </w:pPr>
            <w:r w:rsidRPr="00A54A15">
              <w:rPr>
                <w:sz w:val="16"/>
                <w:szCs w:val="16"/>
              </w:rPr>
              <w:t>-</w:t>
            </w:r>
          </w:p>
        </w:tc>
        <w:tc>
          <w:tcPr>
            <w:tcW w:w="425" w:type="dxa"/>
            <w:shd w:val="solid" w:color="FFFFFF" w:fill="auto"/>
          </w:tcPr>
          <w:p w14:paraId="5013D543" w14:textId="5A845D39" w:rsidR="00C30083" w:rsidRPr="00A54A15" w:rsidRDefault="00C30083" w:rsidP="00C30083">
            <w:pPr>
              <w:pStyle w:val="TAC"/>
              <w:rPr>
                <w:sz w:val="16"/>
                <w:szCs w:val="16"/>
              </w:rPr>
            </w:pPr>
            <w:r w:rsidRPr="00A54A15">
              <w:rPr>
                <w:sz w:val="16"/>
                <w:szCs w:val="16"/>
              </w:rPr>
              <w:t>-</w:t>
            </w:r>
          </w:p>
        </w:tc>
        <w:tc>
          <w:tcPr>
            <w:tcW w:w="4962" w:type="dxa"/>
            <w:shd w:val="solid" w:color="FFFFFF" w:fill="auto"/>
          </w:tcPr>
          <w:p w14:paraId="23E95B36" w14:textId="78376788" w:rsidR="00C30083" w:rsidRPr="008A72A1" w:rsidRDefault="00C30083" w:rsidP="00C30083">
            <w:pPr>
              <w:pStyle w:val="TAL"/>
              <w:rPr>
                <w:sz w:val="16"/>
                <w:szCs w:val="16"/>
              </w:rPr>
            </w:pPr>
            <w:r w:rsidRPr="00C30083">
              <w:rPr>
                <w:sz w:val="16"/>
                <w:szCs w:val="16"/>
              </w:rPr>
              <w:t>pCR Updating performance based charging</w:t>
            </w:r>
          </w:p>
        </w:tc>
        <w:tc>
          <w:tcPr>
            <w:tcW w:w="708" w:type="dxa"/>
            <w:shd w:val="solid" w:color="FFFFFF" w:fill="auto"/>
          </w:tcPr>
          <w:p w14:paraId="4A5CE15C" w14:textId="5079D5CF" w:rsidR="00C30083" w:rsidRPr="00A54A15" w:rsidRDefault="00C30083" w:rsidP="00C30083">
            <w:pPr>
              <w:pStyle w:val="TAC"/>
              <w:rPr>
                <w:sz w:val="16"/>
                <w:szCs w:val="16"/>
              </w:rPr>
            </w:pPr>
            <w:r w:rsidRPr="00A54A15">
              <w:rPr>
                <w:sz w:val="16"/>
                <w:szCs w:val="16"/>
              </w:rPr>
              <w:t>0.</w:t>
            </w:r>
            <w:r>
              <w:rPr>
                <w:sz w:val="16"/>
                <w:szCs w:val="16"/>
              </w:rPr>
              <w:t>5</w:t>
            </w:r>
            <w:r w:rsidRPr="00A54A15">
              <w:rPr>
                <w:sz w:val="16"/>
                <w:szCs w:val="16"/>
              </w:rPr>
              <w:t>.0</w:t>
            </w:r>
          </w:p>
        </w:tc>
      </w:tr>
      <w:tr w:rsidR="00E17865" w:rsidRPr="00A54A15" w14:paraId="489D32AE" w14:textId="77777777" w:rsidTr="00F23385">
        <w:tc>
          <w:tcPr>
            <w:tcW w:w="800" w:type="dxa"/>
            <w:shd w:val="solid" w:color="FFFFFF" w:fill="auto"/>
          </w:tcPr>
          <w:p w14:paraId="7E068BFC" w14:textId="290A169A" w:rsidR="00E17865" w:rsidRPr="00A54A15" w:rsidRDefault="00E17865" w:rsidP="00E17865">
            <w:pPr>
              <w:pStyle w:val="TAC"/>
              <w:rPr>
                <w:sz w:val="16"/>
                <w:szCs w:val="16"/>
              </w:rPr>
            </w:pPr>
            <w:r w:rsidRPr="00A54A15">
              <w:rPr>
                <w:sz w:val="16"/>
                <w:szCs w:val="16"/>
              </w:rPr>
              <w:t>20</w:t>
            </w:r>
            <w:r>
              <w:rPr>
                <w:sz w:val="16"/>
                <w:szCs w:val="16"/>
              </w:rPr>
              <w:t>21</w:t>
            </w:r>
            <w:r w:rsidRPr="00A54A15">
              <w:rPr>
                <w:sz w:val="16"/>
                <w:szCs w:val="16"/>
              </w:rPr>
              <w:t>-</w:t>
            </w:r>
            <w:r>
              <w:rPr>
                <w:sz w:val="16"/>
                <w:szCs w:val="16"/>
              </w:rPr>
              <w:t>03</w:t>
            </w:r>
          </w:p>
        </w:tc>
        <w:tc>
          <w:tcPr>
            <w:tcW w:w="1000" w:type="dxa"/>
            <w:shd w:val="solid" w:color="FFFFFF" w:fill="auto"/>
          </w:tcPr>
          <w:p w14:paraId="5C353EC7" w14:textId="0311E9D7" w:rsidR="00E17865" w:rsidRPr="00A54A15" w:rsidRDefault="00E17865" w:rsidP="00E17865">
            <w:pPr>
              <w:pStyle w:val="TAC"/>
              <w:rPr>
                <w:sz w:val="16"/>
                <w:szCs w:val="16"/>
              </w:rPr>
            </w:pPr>
            <w:r w:rsidRPr="00A54A15">
              <w:rPr>
                <w:sz w:val="16"/>
                <w:szCs w:val="16"/>
              </w:rPr>
              <w:t>SA5#1</w:t>
            </w:r>
            <w:r>
              <w:rPr>
                <w:sz w:val="16"/>
                <w:szCs w:val="16"/>
              </w:rPr>
              <w:t>36e</w:t>
            </w:r>
          </w:p>
        </w:tc>
        <w:tc>
          <w:tcPr>
            <w:tcW w:w="894" w:type="dxa"/>
            <w:shd w:val="solid" w:color="FFFFFF" w:fill="auto"/>
          </w:tcPr>
          <w:p w14:paraId="01B6386E" w14:textId="6F4E4DEA" w:rsidR="00E17865" w:rsidRPr="00E40B3B" w:rsidRDefault="001A6F66" w:rsidP="00E17865">
            <w:pPr>
              <w:pStyle w:val="TAC"/>
              <w:rPr>
                <w:sz w:val="16"/>
                <w:szCs w:val="16"/>
              </w:rPr>
            </w:pPr>
            <w:hyperlink r:id="rId59" w:history="1">
              <w:r w:rsidRPr="000A0E30">
                <w:rPr>
                  <w:sz w:val="16"/>
                  <w:szCs w:val="16"/>
                </w:rPr>
                <w:t>S5-212263</w:t>
              </w:r>
            </w:hyperlink>
            <w:r w:rsidR="00E17865" w:rsidRPr="00316F46">
              <w:rPr>
                <w:sz w:val="16"/>
                <w:szCs w:val="16"/>
              </w:rPr>
              <w:fldChar w:fldCharType="begin"/>
            </w:r>
            <w:r w:rsidR="00E17865" w:rsidRPr="00316F46">
              <w:rPr>
                <w:sz w:val="16"/>
                <w:szCs w:val="16"/>
              </w:rPr>
              <w:instrText xml:space="preserve"> DOCPROPERTY  Tdoc#  \* MERGEFORMAT </w:instrText>
            </w:r>
            <w:r w:rsidR="00E17865" w:rsidRPr="00316F46">
              <w:rPr>
                <w:sz w:val="16"/>
                <w:szCs w:val="16"/>
              </w:rPr>
              <w:fldChar w:fldCharType="separate"/>
            </w:r>
            <w:r w:rsidR="00E17865" w:rsidRPr="00316F46">
              <w:rPr>
                <w:sz w:val="16"/>
                <w:szCs w:val="16"/>
              </w:rPr>
              <w:t xml:space="preserve"> </w:t>
            </w:r>
            <w:r w:rsidR="00E17865" w:rsidRPr="00316F46">
              <w:rPr>
                <w:sz w:val="16"/>
                <w:szCs w:val="16"/>
              </w:rPr>
              <w:fldChar w:fldCharType="end"/>
            </w:r>
          </w:p>
        </w:tc>
        <w:tc>
          <w:tcPr>
            <w:tcW w:w="425" w:type="dxa"/>
            <w:shd w:val="solid" w:color="FFFFFF" w:fill="auto"/>
          </w:tcPr>
          <w:p w14:paraId="469F8929" w14:textId="1ECA518A" w:rsidR="00E17865" w:rsidRPr="00A54A15" w:rsidRDefault="00E17865" w:rsidP="00E17865">
            <w:pPr>
              <w:pStyle w:val="TAL"/>
              <w:rPr>
                <w:sz w:val="16"/>
                <w:szCs w:val="16"/>
              </w:rPr>
            </w:pPr>
            <w:r w:rsidRPr="00A54A15">
              <w:rPr>
                <w:sz w:val="16"/>
                <w:szCs w:val="16"/>
              </w:rPr>
              <w:t>-</w:t>
            </w:r>
          </w:p>
        </w:tc>
        <w:tc>
          <w:tcPr>
            <w:tcW w:w="425" w:type="dxa"/>
            <w:shd w:val="solid" w:color="FFFFFF" w:fill="auto"/>
          </w:tcPr>
          <w:p w14:paraId="715DC262" w14:textId="52A6D042" w:rsidR="00E17865" w:rsidRPr="00A54A15" w:rsidRDefault="00E17865" w:rsidP="00E17865">
            <w:pPr>
              <w:pStyle w:val="TAR"/>
              <w:rPr>
                <w:sz w:val="16"/>
                <w:szCs w:val="16"/>
              </w:rPr>
            </w:pPr>
            <w:r w:rsidRPr="00A54A15">
              <w:rPr>
                <w:sz w:val="16"/>
                <w:szCs w:val="16"/>
              </w:rPr>
              <w:t>-</w:t>
            </w:r>
          </w:p>
        </w:tc>
        <w:tc>
          <w:tcPr>
            <w:tcW w:w="425" w:type="dxa"/>
            <w:shd w:val="solid" w:color="FFFFFF" w:fill="auto"/>
          </w:tcPr>
          <w:p w14:paraId="34F72E4D" w14:textId="6490457F" w:rsidR="00E17865" w:rsidRPr="00A54A15" w:rsidRDefault="00E17865" w:rsidP="00E17865">
            <w:pPr>
              <w:pStyle w:val="TAC"/>
              <w:rPr>
                <w:sz w:val="16"/>
                <w:szCs w:val="16"/>
              </w:rPr>
            </w:pPr>
            <w:r w:rsidRPr="00A54A15">
              <w:rPr>
                <w:sz w:val="16"/>
                <w:szCs w:val="16"/>
              </w:rPr>
              <w:t>-</w:t>
            </w:r>
          </w:p>
        </w:tc>
        <w:tc>
          <w:tcPr>
            <w:tcW w:w="4962" w:type="dxa"/>
            <w:shd w:val="solid" w:color="FFFFFF" w:fill="auto"/>
          </w:tcPr>
          <w:p w14:paraId="09B80DD4" w14:textId="26FA2F67" w:rsidR="00E17865" w:rsidRPr="008A72A1" w:rsidRDefault="001A6F66" w:rsidP="00E17865">
            <w:pPr>
              <w:pStyle w:val="TAL"/>
              <w:rPr>
                <w:sz w:val="16"/>
                <w:szCs w:val="16"/>
              </w:rPr>
            </w:pPr>
            <w:r w:rsidRPr="000A0E30">
              <w:rPr>
                <w:sz w:val="16"/>
                <w:szCs w:val="16"/>
              </w:rPr>
              <w:t>pCR Updating application server deployment charging</w:t>
            </w:r>
          </w:p>
        </w:tc>
        <w:tc>
          <w:tcPr>
            <w:tcW w:w="708" w:type="dxa"/>
            <w:shd w:val="solid" w:color="FFFFFF" w:fill="auto"/>
          </w:tcPr>
          <w:p w14:paraId="74F726EC" w14:textId="27FC091C" w:rsidR="00E17865" w:rsidRPr="00A54A15" w:rsidRDefault="00E17865" w:rsidP="00E17865">
            <w:pPr>
              <w:pStyle w:val="TAC"/>
              <w:rPr>
                <w:sz w:val="16"/>
                <w:szCs w:val="16"/>
              </w:rPr>
            </w:pPr>
            <w:r w:rsidRPr="00A54A15">
              <w:rPr>
                <w:sz w:val="16"/>
                <w:szCs w:val="16"/>
              </w:rPr>
              <w:t>0.</w:t>
            </w:r>
            <w:r>
              <w:rPr>
                <w:sz w:val="16"/>
                <w:szCs w:val="16"/>
              </w:rPr>
              <w:t>5</w:t>
            </w:r>
            <w:r w:rsidRPr="00A54A15">
              <w:rPr>
                <w:sz w:val="16"/>
                <w:szCs w:val="16"/>
              </w:rPr>
              <w:t>.0</w:t>
            </w:r>
          </w:p>
        </w:tc>
      </w:tr>
      <w:tr w:rsidR="00A94ADD" w:rsidRPr="00A54A15" w14:paraId="7C207785" w14:textId="77777777" w:rsidTr="00F23385">
        <w:tc>
          <w:tcPr>
            <w:tcW w:w="800" w:type="dxa"/>
            <w:shd w:val="solid" w:color="FFFFFF" w:fill="auto"/>
          </w:tcPr>
          <w:p w14:paraId="47E475D2" w14:textId="3D167745" w:rsidR="00A94ADD" w:rsidRPr="00A54A15" w:rsidRDefault="00A94ADD" w:rsidP="00A94ADD">
            <w:pPr>
              <w:pStyle w:val="TAC"/>
              <w:rPr>
                <w:sz w:val="16"/>
                <w:szCs w:val="16"/>
              </w:rPr>
            </w:pPr>
            <w:r w:rsidRPr="00A54A15">
              <w:rPr>
                <w:sz w:val="16"/>
                <w:szCs w:val="16"/>
              </w:rPr>
              <w:t>20</w:t>
            </w:r>
            <w:r>
              <w:rPr>
                <w:sz w:val="16"/>
                <w:szCs w:val="16"/>
              </w:rPr>
              <w:t>21</w:t>
            </w:r>
            <w:r w:rsidRPr="00A54A15">
              <w:rPr>
                <w:sz w:val="16"/>
                <w:szCs w:val="16"/>
              </w:rPr>
              <w:t>-</w:t>
            </w:r>
            <w:r>
              <w:rPr>
                <w:sz w:val="16"/>
                <w:szCs w:val="16"/>
              </w:rPr>
              <w:t>03</w:t>
            </w:r>
          </w:p>
        </w:tc>
        <w:tc>
          <w:tcPr>
            <w:tcW w:w="1000" w:type="dxa"/>
            <w:shd w:val="solid" w:color="FFFFFF" w:fill="auto"/>
          </w:tcPr>
          <w:p w14:paraId="2288E530" w14:textId="21EA69BC" w:rsidR="00A94ADD" w:rsidRPr="00A54A15" w:rsidRDefault="00A94ADD" w:rsidP="00A94ADD">
            <w:pPr>
              <w:pStyle w:val="TAC"/>
              <w:rPr>
                <w:sz w:val="16"/>
                <w:szCs w:val="16"/>
              </w:rPr>
            </w:pPr>
            <w:r w:rsidRPr="00A54A15">
              <w:rPr>
                <w:sz w:val="16"/>
                <w:szCs w:val="16"/>
              </w:rPr>
              <w:t>SA5#1</w:t>
            </w:r>
            <w:r>
              <w:rPr>
                <w:sz w:val="16"/>
                <w:szCs w:val="16"/>
              </w:rPr>
              <w:t>36e</w:t>
            </w:r>
          </w:p>
        </w:tc>
        <w:tc>
          <w:tcPr>
            <w:tcW w:w="894" w:type="dxa"/>
            <w:shd w:val="solid" w:color="FFFFFF" w:fill="auto"/>
          </w:tcPr>
          <w:p w14:paraId="78CD2B7D" w14:textId="738526FA" w:rsidR="00A94ADD" w:rsidRPr="00E40B3B" w:rsidRDefault="00A94ADD" w:rsidP="00A94ADD">
            <w:pPr>
              <w:pStyle w:val="TAC"/>
              <w:rPr>
                <w:sz w:val="16"/>
                <w:szCs w:val="16"/>
              </w:rPr>
            </w:pPr>
            <w:hyperlink r:id="rId60" w:history="1">
              <w:r w:rsidRPr="000A0E30">
                <w:rPr>
                  <w:sz w:val="16"/>
                  <w:szCs w:val="16"/>
                </w:rPr>
                <w:t>S5-212504</w:t>
              </w:r>
            </w:hyperlink>
            <w:r w:rsidRPr="00316F46">
              <w:rPr>
                <w:sz w:val="16"/>
                <w:szCs w:val="16"/>
              </w:rPr>
              <w:fldChar w:fldCharType="begin"/>
            </w:r>
            <w:r w:rsidRPr="00316F46">
              <w:rPr>
                <w:sz w:val="16"/>
                <w:szCs w:val="16"/>
              </w:rPr>
              <w:instrText xml:space="preserve"> DOCPROPERTY  Tdoc#  \* MERGEFORMAT </w:instrText>
            </w:r>
            <w:r w:rsidRPr="00316F46">
              <w:rPr>
                <w:sz w:val="16"/>
                <w:szCs w:val="16"/>
              </w:rPr>
              <w:fldChar w:fldCharType="separate"/>
            </w:r>
            <w:r w:rsidRPr="00316F46">
              <w:rPr>
                <w:sz w:val="16"/>
                <w:szCs w:val="16"/>
              </w:rPr>
              <w:t xml:space="preserve"> </w:t>
            </w:r>
            <w:r w:rsidRPr="00316F46">
              <w:rPr>
                <w:sz w:val="16"/>
                <w:szCs w:val="16"/>
              </w:rPr>
              <w:fldChar w:fldCharType="end"/>
            </w:r>
          </w:p>
        </w:tc>
        <w:tc>
          <w:tcPr>
            <w:tcW w:w="425" w:type="dxa"/>
            <w:shd w:val="solid" w:color="FFFFFF" w:fill="auto"/>
          </w:tcPr>
          <w:p w14:paraId="720A5E6E" w14:textId="14AB8F34" w:rsidR="00A94ADD" w:rsidRPr="00A54A15" w:rsidRDefault="00A94ADD" w:rsidP="00A94ADD">
            <w:pPr>
              <w:pStyle w:val="TAL"/>
              <w:rPr>
                <w:sz w:val="16"/>
                <w:szCs w:val="16"/>
              </w:rPr>
            </w:pPr>
            <w:r w:rsidRPr="00A54A15">
              <w:rPr>
                <w:sz w:val="16"/>
                <w:szCs w:val="16"/>
              </w:rPr>
              <w:t>-</w:t>
            </w:r>
          </w:p>
        </w:tc>
        <w:tc>
          <w:tcPr>
            <w:tcW w:w="425" w:type="dxa"/>
            <w:shd w:val="solid" w:color="FFFFFF" w:fill="auto"/>
          </w:tcPr>
          <w:p w14:paraId="12D5A444" w14:textId="14A18141" w:rsidR="00A94ADD" w:rsidRPr="00A54A15" w:rsidRDefault="00A94ADD" w:rsidP="00A94ADD">
            <w:pPr>
              <w:pStyle w:val="TAR"/>
              <w:rPr>
                <w:sz w:val="16"/>
                <w:szCs w:val="16"/>
              </w:rPr>
            </w:pPr>
            <w:r w:rsidRPr="00A54A15">
              <w:rPr>
                <w:sz w:val="16"/>
                <w:szCs w:val="16"/>
              </w:rPr>
              <w:t>-</w:t>
            </w:r>
          </w:p>
        </w:tc>
        <w:tc>
          <w:tcPr>
            <w:tcW w:w="425" w:type="dxa"/>
            <w:shd w:val="solid" w:color="FFFFFF" w:fill="auto"/>
          </w:tcPr>
          <w:p w14:paraId="290B7363" w14:textId="12E85968" w:rsidR="00A94ADD" w:rsidRPr="00A54A15" w:rsidRDefault="00A94ADD" w:rsidP="00A94ADD">
            <w:pPr>
              <w:pStyle w:val="TAC"/>
              <w:rPr>
                <w:sz w:val="16"/>
                <w:szCs w:val="16"/>
              </w:rPr>
            </w:pPr>
            <w:r w:rsidRPr="00A54A15">
              <w:rPr>
                <w:sz w:val="16"/>
                <w:szCs w:val="16"/>
              </w:rPr>
              <w:t>-</w:t>
            </w:r>
          </w:p>
        </w:tc>
        <w:tc>
          <w:tcPr>
            <w:tcW w:w="4962" w:type="dxa"/>
            <w:shd w:val="solid" w:color="FFFFFF" w:fill="auto"/>
          </w:tcPr>
          <w:p w14:paraId="375656A9" w14:textId="0C972CC6" w:rsidR="00A94ADD" w:rsidRPr="008A72A1" w:rsidRDefault="00A94ADD" w:rsidP="00A94ADD">
            <w:pPr>
              <w:pStyle w:val="TAL"/>
              <w:rPr>
                <w:sz w:val="16"/>
                <w:szCs w:val="16"/>
              </w:rPr>
            </w:pPr>
            <w:r w:rsidRPr="000A0E30">
              <w:rPr>
                <w:sz w:val="16"/>
                <w:szCs w:val="16"/>
              </w:rPr>
              <w:t>pCR Updating enabling services charging</w:t>
            </w:r>
          </w:p>
        </w:tc>
        <w:tc>
          <w:tcPr>
            <w:tcW w:w="708" w:type="dxa"/>
            <w:shd w:val="solid" w:color="FFFFFF" w:fill="auto"/>
          </w:tcPr>
          <w:p w14:paraId="064765FE" w14:textId="71924D6B" w:rsidR="00A94ADD" w:rsidRPr="00A54A15" w:rsidRDefault="00A94ADD" w:rsidP="00A94ADD">
            <w:pPr>
              <w:pStyle w:val="TAC"/>
              <w:rPr>
                <w:sz w:val="16"/>
                <w:szCs w:val="16"/>
              </w:rPr>
            </w:pPr>
            <w:r w:rsidRPr="00A54A15">
              <w:rPr>
                <w:sz w:val="16"/>
                <w:szCs w:val="16"/>
              </w:rPr>
              <w:t>0.</w:t>
            </w:r>
            <w:r>
              <w:rPr>
                <w:sz w:val="16"/>
                <w:szCs w:val="16"/>
              </w:rPr>
              <w:t>5</w:t>
            </w:r>
            <w:r w:rsidRPr="00A54A15">
              <w:rPr>
                <w:sz w:val="16"/>
                <w:szCs w:val="16"/>
              </w:rPr>
              <w:t>.0</w:t>
            </w:r>
          </w:p>
        </w:tc>
      </w:tr>
      <w:tr w:rsidR="00A94ADD" w:rsidRPr="00A54A15" w14:paraId="71415BD9" w14:textId="77777777" w:rsidTr="00F23385">
        <w:tc>
          <w:tcPr>
            <w:tcW w:w="800" w:type="dxa"/>
            <w:shd w:val="solid" w:color="FFFFFF" w:fill="auto"/>
          </w:tcPr>
          <w:p w14:paraId="55B9C803" w14:textId="77777777" w:rsidR="00A94ADD" w:rsidRPr="00A54A15" w:rsidRDefault="00A94ADD" w:rsidP="00A94ADD">
            <w:pPr>
              <w:pStyle w:val="TAC"/>
              <w:rPr>
                <w:sz w:val="16"/>
                <w:szCs w:val="16"/>
              </w:rPr>
            </w:pPr>
          </w:p>
        </w:tc>
        <w:tc>
          <w:tcPr>
            <w:tcW w:w="1000" w:type="dxa"/>
            <w:shd w:val="solid" w:color="FFFFFF" w:fill="auto"/>
          </w:tcPr>
          <w:p w14:paraId="533AEC3D" w14:textId="77777777" w:rsidR="00A94ADD" w:rsidRPr="00A54A15" w:rsidRDefault="00A94ADD" w:rsidP="00A94ADD">
            <w:pPr>
              <w:pStyle w:val="TAC"/>
              <w:rPr>
                <w:sz w:val="16"/>
                <w:szCs w:val="16"/>
              </w:rPr>
            </w:pPr>
          </w:p>
        </w:tc>
        <w:tc>
          <w:tcPr>
            <w:tcW w:w="894" w:type="dxa"/>
            <w:shd w:val="solid" w:color="FFFFFF" w:fill="auto"/>
          </w:tcPr>
          <w:p w14:paraId="1685AF23" w14:textId="77777777" w:rsidR="00A94ADD" w:rsidRPr="00E40B3B" w:rsidRDefault="00A94ADD" w:rsidP="00A94ADD">
            <w:pPr>
              <w:pStyle w:val="TAC"/>
              <w:rPr>
                <w:sz w:val="16"/>
                <w:szCs w:val="16"/>
              </w:rPr>
            </w:pPr>
          </w:p>
        </w:tc>
        <w:tc>
          <w:tcPr>
            <w:tcW w:w="425" w:type="dxa"/>
            <w:shd w:val="solid" w:color="FFFFFF" w:fill="auto"/>
          </w:tcPr>
          <w:p w14:paraId="219C966D" w14:textId="77777777" w:rsidR="00A94ADD" w:rsidRPr="00A54A15" w:rsidRDefault="00A94ADD" w:rsidP="00A94ADD">
            <w:pPr>
              <w:pStyle w:val="TAL"/>
              <w:rPr>
                <w:sz w:val="16"/>
                <w:szCs w:val="16"/>
              </w:rPr>
            </w:pPr>
          </w:p>
        </w:tc>
        <w:tc>
          <w:tcPr>
            <w:tcW w:w="425" w:type="dxa"/>
            <w:shd w:val="solid" w:color="FFFFFF" w:fill="auto"/>
          </w:tcPr>
          <w:p w14:paraId="0F439CBB" w14:textId="77777777" w:rsidR="00A94ADD" w:rsidRPr="00A54A15" w:rsidRDefault="00A94ADD" w:rsidP="00A94ADD">
            <w:pPr>
              <w:pStyle w:val="TAR"/>
              <w:rPr>
                <w:sz w:val="16"/>
                <w:szCs w:val="16"/>
              </w:rPr>
            </w:pPr>
          </w:p>
        </w:tc>
        <w:tc>
          <w:tcPr>
            <w:tcW w:w="425" w:type="dxa"/>
            <w:shd w:val="solid" w:color="FFFFFF" w:fill="auto"/>
          </w:tcPr>
          <w:p w14:paraId="2FE07033" w14:textId="77777777" w:rsidR="00A94ADD" w:rsidRPr="00A54A15" w:rsidRDefault="00A94ADD" w:rsidP="00A94ADD">
            <w:pPr>
              <w:pStyle w:val="TAC"/>
              <w:rPr>
                <w:sz w:val="16"/>
                <w:szCs w:val="16"/>
              </w:rPr>
            </w:pPr>
          </w:p>
        </w:tc>
        <w:tc>
          <w:tcPr>
            <w:tcW w:w="4962" w:type="dxa"/>
            <w:shd w:val="solid" w:color="FFFFFF" w:fill="auto"/>
          </w:tcPr>
          <w:p w14:paraId="503D2C31" w14:textId="77777777" w:rsidR="00A94ADD" w:rsidRPr="008A72A1" w:rsidRDefault="00A94ADD" w:rsidP="00A94ADD">
            <w:pPr>
              <w:pStyle w:val="TAL"/>
              <w:rPr>
                <w:sz w:val="16"/>
                <w:szCs w:val="16"/>
              </w:rPr>
            </w:pPr>
          </w:p>
        </w:tc>
        <w:tc>
          <w:tcPr>
            <w:tcW w:w="708" w:type="dxa"/>
            <w:shd w:val="solid" w:color="FFFFFF" w:fill="auto"/>
          </w:tcPr>
          <w:p w14:paraId="55D54192" w14:textId="77777777" w:rsidR="00A94ADD" w:rsidRPr="00A54A15" w:rsidRDefault="00A94ADD" w:rsidP="00A94ADD">
            <w:pPr>
              <w:pStyle w:val="TAC"/>
              <w:rPr>
                <w:sz w:val="16"/>
                <w:szCs w:val="16"/>
              </w:rPr>
            </w:pPr>
          </w:p>
        </w:tc>
      </w:tr>
      <w:tr w:rsidR="00A94ADD" w:rsidRPr="00A54A15" w14:paraId="7D8429B6" w14:textId="77777777" w:rsidTr="00F23385">
        <w:tc>
          <w:tcPr>
            <w:tcW w:w="800" w:type="dxa"/>
            <w:shd w:val="solid" w:color="FFFFFF" w:fill="auto"/>
          </w:tcPr>
          <w:p w14:paraId="1320FAA7" w14:textId="77777777" w:rsidR="00A94ADD" w:rsidRPr="00A54A15" w:rsidRDefault="00A94ADD" w:rsidP="00A94ADD">
            <w:pPr>
              <w:pStyle w:val="TAC"/>
              <w:rPr>
                <w:sz w:val="16"/>
                <w:szCs w:val="16"/>
              </w:rPr>
            </w:pPr>
          </w:p>
        </w:tc>
        <w:tc>
          <w:tcPr>
            <w:tcW w:w="1000" w:type="dxa"/>
            <w:shd w:val="solid" w:color="FFFFFF" w:fill="auto"/>
          </w:tcPr>
          <w:p w14:paraId="733C8360" w14:textId="77777777" w:rsidR="00A94ADD" w:rsidRPr="00A54A15" w:rsidRDefault="00A94ADD" w:rsidP="00A94ADD">
            <w:pPr>
              <w:pStyle w:val="TAC"/>
              <w:rPr>
                <w:sz w:val="16"/>
                <w:szCs w:val="16"/>
              </w:rPr>
            </w:pPr>
          </w:p>
        </w:tc>
        <w:tc>
          <w:tcPr>
            <w:tcW w:w="894" w:type="dxa"/>
            <w:shd w:val="solid" w:color="FFFFFF" w:fill="auto"/>
          </w:tcPr>
          <w:p w14:paraId="7388E83E" w14:textId="77777777" w:rsidR="00A94ADD" w:rsidRPr="00E40B3B" w:rsidRDefault="00A94ADD" w:rsidP="00A94ADD">
            <w:pPr>
              <w:pStyle w:val="TAC"/>
              <w:rPr>
                <w:sz w:val="16"/>
                <w:szCs w:val="16"/>
              </w:rPr>
            </w:pPr>
          </w:p>
        </w:tc>
        <w:tc>
          <w:tcPr>
            <w:tcW w:w="425" w:type="dxa"/>
            <w:shd w:val="solid" w:color="FFFFFF" w:fill="auto"/>
          </w:tcPr>
          <w:p w14:paraId="664281CA" w14:textId="77777777" w:rsidR="00A94ADD" w:rsidRPr="00A54A15" w:rsidRDefault="00A94ADD" w:rsidP="00A94ADD">
            <w:pPr>
              <w:pStyle w:val="TAL"/>
              <w:rPr>
                <w:sz w:val="16"/>
                <w:szCs w:val="16"/>
              </w:rPr>
            </w:pPr>
          </w:p>
        </w:tc>
        <w:tc>
          <w:tcPr>
            <w:tcW w:w="425" w:type="dxa"/>
            <w:shd w:val="solid" w:color="FFFFFF" w:fill="auto"/>
          </w:tcPr>
          <w:p w14:paraId="207A188C" w14:textId="77777777" w:rsidR="00A94ADD" w:rsidRPr="00A54A15" w:rsidRDefault="00A94ADD" w:rsidP="00A94ADD">
            <w:pPr>
              <w:pStyle w:val="TAR"/>
              <w:rPr>
                <w:sz w:val="16"/>
                <w:szCs w:val="16"/>
              </w:rPr>
            </w:pPr>
          </w:p>
        </w:tc>
        <w:tc>
          <w:tcPr>
            <w:tcW w:w="425" w:type="dxa"/>
            <w:shd w:val="solid" w:color="FFFFFF" w:fill="auto"/>
          </w:tcPr>
          <w:p w14:paraId="070C777F" w14:textId="77777777" w:rsidR="00A94ADD" w:rsidRPr="00A54A15" w:rsidRDefault="00A94ADD" w:rsidP="00A94ADD">
            <w:pPr>
              <w:pStyle w:val="TAC"/>
              <w:rPr>
                <w:sz w:val="16"/>
                <w:szCs w:val="16"/>
              </w:rPr>
            </w:pPr>
          </w:p>
        </w:tc>
        <w:tc>
          <w:tcPr>
            <w:tcW w:w="4962" w:type="dxa"/>
            <w:shd w:val="solid" w:color="FFFFFF" w:fill="auto"/>
          </w:tcPr>
          <w:p w14:paraId="0451054D" w14:textId="77777777" w:rsidR="00A94ADD" w:rsidRPr="008A72A1" w:rsidRDefault="00A94ADD" w:rsidP="00A94ADD">
            <w:pPr>
              <w:pStyle w:val="TAL"/>
              <w:rPr>
                <w:sz w:val="16"/>
                <w:szCs w:val="16"/>
              </w:rPr>
            </w:pPr>
          </w:p>
        </w:tc>
        <w:tc>
          <w:tcPr>
            <w:tcW w:w="708" w:type="dxa"/>
            <w:shd w:val="solid" w:color="FFFFFF" w:fill="auto"/>
          </w:tcPr>
          <w:p w14:paraId="33451D5C" w14:textId="77777777" w:rsidR="00A94ADD" w:rsidRPr="00A54A15" w:rsidRDefault="00A94ADD" w:rsidP="00A94ADD">
            <w:pPr>
              <w:pStyle w:val="TAC"/>
              <w:rPr>
                <w:sz w:val="16"/>
                <w:szCs w:val="16"/>
              </w:rPr>
            </w:pPr>
          </w:p>
        </w:tc>
      </w:tr>
    </w:tbl>
    <w:p w14:paraId="0F4ECF3A" w14:textId="77777777" w:rsidR="003C3971" w:rsidRPr="00A54A15" w:rsidRDefault="003C3971" w:rsidP="003C3971"/>
    <w:sectPr w:rsidR="003C3971" w:rsidRPr="00A54A15">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98B23" w14:textId="77777777" w:rsidR="00C96ECF" w:rsidRDefault="00C96ECF">
      <w:r>
        <w:separator/>
      </w:r>
    </w:p>
  </w:endnote>
  <w:endnote w:type="continuationSeparator" w:id="0">
    <w:p w14:paraId="75C9FC88" w14:textId="77777777" w:rsidR="00C96ECF" w:rsidRDefault="00C96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89B1C" w14:textId="77777777" w:rsidR="00381159" w:rsidRDefault="00381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BA485" w14:textId="77777777" w:rsidR="00381159" w:rsidRDefault="003811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B3356" w14:textId="77777777" w:rsidR="00381159" w:rsidRDefault="003811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381159" w:rsidRDefault="003811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52BE2" w14:textId="77777777" w:rsidR="00C96ECF" w:rsidRDefault="00C96ECF">
      <w:r>
        <w:separator/>
      </w:r>
    </w:p>
  </w:footnote>
  <w:footnote w:type="continuationSeparator" w:id="0">
    <w:p w14:paraId="03FC1FC7" w14:textId="77777777" w:rsidR="00C96ECF" w:rsidRDefault="00C96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99AA7" w14:textId="77777777" w:rsidR="00381159" w:rsidRDefault="003811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D5DD3" w14:textId="77777777" w:rsidR="00381159" w:rsidRDefault="003811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21E16" w14:textId="77777777" w:rsidR="00381159" w:rsidRDefault="003811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1B33ACCA" w:rsidR="00381159" w:rsidRDefault="003811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6BA8">
      <w:rPr>
        <w:rFonts w:ascii="Arial" w:hAnsi="Arial" w:cs="Arial"/>
        <w:b/>
        <w:noProof/>
        <w:sz w:val="18"/>
        <w:szCs w:val="18"/>
      </w:rPr>
      <w:t>3GPP TR 28.815 V0.5.0 (2021-03)</w:t>
    </w:r>
    <w:r>
      <w:rPr>
        <w:rFonts w:ascii="Arial" w:hAnsi="Arial" w:cs="Arial"/>
        <w:b/>
        <w:sz w:val="18"/>
        <w:szCs w:val="18"/>
      </w:rPr>
      <w:fldChar w:fldCharType="end"/>
    </w:r>
  </w:p>
  <w:p w14:paraId="497CA4CE" w14:textId="77777777" w:rsidR="00381159" w:rsidRDefault="003811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4DCB4A20" w14:textId="32FF2CE0" w:rsidR="00381159" w:rsidRDefault="003811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6BA8">
      <w:rPr>
        <w:rFonts w:ascii="Arial" w:hAnsi="Arial" w:cs="Arial"/>
        <w:b/>
        <w:noProof/>
        <w:sz w:val="18"/>
        <w:szCs w:val="18"/>
      </w:rPr>
      <w:t>Release 17</w:t>
    </w:r>
    <w:r>
      <w:rPr>
        <w:rFonts w:ascii="Arial" w:hAnsi="Arial" w:cs="Arial"/>
        <w:b/>
        <w:sz w:val="18"/>
        <w:szCs w:val="18"/>
      </w:rPr>
      <w:fldChar w:fldCharType="end"/>
    </w:r>
  </w:p>
  <w:p w14:paraId="0AE79EEC" w14:textId="77777777" w:rsidR="00381159" w:rsidRDefault="00381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79C69AB"/>
    <w:multiLevelType w:val="hybridMultilevel"/>
    <w:tmpl w:val="9D183EE4"/>
    <w:lvl w:ilvl="0" w:tplc="717C33C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D4"/>
    <w:rsid w:val="00033397"/>
    <w:rsid w:val="00040095"/>
    <w:rsid w:val="0004674D"/>
    <w:rsid w:val="0004715D"/>
    <w:rsid w:val="00051834"/>
    <w:rsid w:val="00054A22"/>
    <w:rsid w:val="00062023"/>
    <w:rsid w:val="000655A6"/>
    <w:rsid w:val="00080512"/>
    <w:rsid w:val="000817F2"/>
    <w:rsid w:val="000943E9"/>
    <w:rsid w:val="000A0E30"/>
    <w:rsid w:val="000A7887"/>
    <w:rsid w:val="000B4F83"/>
    <w:rsid w:val="000C41C7"/>
    <w:rsid w:val="000C47C3"/>
    <w:rsid w:val="000D02A2"/>
    <w:rsid w:val="000D3EA5"/>
    <w:rsid w:val="000D572E"/>
    <w:rsid w:val="000D58AB"/>
    <w:rsid w:val="000E677E"/>
    <w:rsid w:val="000F59DF"/>
    <w:rsid w:val="000F5C4B"/>
    <w:rsid w:val="001170D2"/>
    <w:rsid w:val="00123848"/>
    <w:rsid w:val="00125AA8"/>
    <w:rsid w:val="00133525"/>
    <w:rsid w:val="00134395"/>
    <w:rsid w:val="0014035B"/>
    <w:rsid w:val="00162FC2"/>
    <w:rsid w:val="00171B38"/>
    <w:rsid w:val="0017527B"/>
    <w:rsid w:val="001835FB"/>
    <w:rsid w:val="001838BE"/>
    <w:rsid w:val="00191C27"/>
    <w:rsid w:val="00192388"/>
    <w:rsid w:val="001A1540"/>
    <w:rsid w:val="001A4C42"/>
    <w:rsid w:val="001A5745"/>
    <w:rsid w:val="001A6F66"/>
    <w:rsid w:val="001A7420"/>
    <w:rsid w:val="001B6637"/>
    <w:rsid w:val="001B71ED"/>
    <w:rsid w:val="001C12DF"/>
    <w:rsid w:val="001C21C3"/>
    <w:rsid w:val="001C3BAB"/>
    <w:rsid w:val="001D02C2"/>
    <w:rsid w:val="001D519B"/>
    <w:rsid w:val="001E42B5"/>
    <w:rsid w:val="001E4E97"/>
    <w:rsid w:val="001E5440"/>
    <w:rsid w:val="001F0C1D"/>
    <w:rsid w:val="001F1132"/>
    <w:rsid w:val="001F1464"/>
    <w:rsid w:val="001F168B"/>
    <w:rsid w:val="001F1AB3"/>
    <w:rsid w:val="00202A19"/>
    <w:rsid w:val="002347A2"/>
    <w:rsid w:val="0024662A"/>
    <w:rsid w:val="0025625B"/>
    <w:rsid w:val="002675F0"/>
    <w:rsid w:val="0028199A"/>
    <w:rsid w:val="002925D7"/>
    <w:rsid w:val="002946C1"/>
    <w:rsid w:val="002B6339"/>
    <w:rsid w:val="002B71F9"/>
    <w:rsid w:val="002C114E"/>
    <w:rsid w:val="002C7A7F"/>
    <w:rsid w:val="002E00EE"/>
    <w:rsid w:val="002F015A"/>
    <w:rsid w:val="00316F46"/>
    <w:rsid w:val="003172DC"/>
    <w:rsid w:val="00323517"/>
    <w:rsid w:val="0033218E"/>
    <w:rsid w:val="00334443"/>
    <w:rsid w:val="0034044F"/>
    <w:rsid w:val="003520A0"/>
    <w:rsid w:val="00353754"/>
    <w:rsid w:val="0035462D"/>
    <w:rsid w:val="00374D51"/>
    <w:rsid w:val="003762A1"/>
    <w:rsid w:val="003765B8"/>
    <w:rsid w:val="00381159"/>
    <w:rsid w:val="0038327D"/>
    <w:rsid w:val="00384227"/>
    <w:rsid w:val="003A60CD"/>
    <w:rsid w:val="003C0139"/>
    <w:rsid w:val="003C3971"/>
    <w:rsid w:val="003D505A"/>
    <w:rsid w:val="003F3D2F"/>
    <w:rsid w:val="003F58F8"/>
    <w:rsid w:val="00405D3E"/>
    <w:rsid w:val="00413EBD"/>
    <w:rsid w:val="00420A1F"/>
    <w:rsid w:val="00423334"/>
    <w:rsid w:val="00432063"/>
    <w:rsid w:val="004345EC"/>
    <w:rsid w:val="00453047"/>
    <w:rsid w:val="0046550C"/>
    <w:rsid w:val="00465515"/>
    <w:rsid w:val="004665DE"/>
    <w:rsid w:val="00481627"/>
    <w:rsid w:val="00491D8D"/>
    <w:rsid w:val="00493C6D"/>
    <w:rsid w:val="004B37AC"/>
    <w:rsid w:val="004B748D"/>
    <w:rsid w:val="004C7313"/>
    <w:rsid w:val="004D3578"/>
    <w:rsid w:val="004E213A"/>
    <w:rsid w:val="004E7B23"/>
    <w:rsid w:val="004E7E85"/>
    <w:rsid w:val="004F0988"/>
    <w:rsid w:val="004F3340"/>
    <w:rsid w:val="004F7287"/>
    <w:rsid w:val="005200C3"/>
    <w:rsid w:val="005247D4"/>
    <w:rsid w:val="00530BDA"/>
    <w:rsid w:val="0053388B"/>
    <w:rsid w:val="00533F18"/>
    <w:rsid w:val="00535773"/>
    <w:rsid w:val="00543E6C"/>
    <w:rsid w:val="00545744"/>
    <w:rsid w:val="005466E6"/>
    <w:rsid w:val="0056339B"/>
    <w:rsid w:val="00565087"/>
    <w:rsid w:val="00597B11"/>
    <w:rsid w:val="005A21AA"/>
    <w:rsid w:val="005C0EA9"/>
    <w:rsid w:val="005D2E01"/>
    <w:rsid w:val="005D7526"/>
    <w:rsid w:val="005E4BB2"/>
    <w:rsid w:val="0060264B"/>
    <w:rsid w:val="00602AEA"/>
    <w:rsid w:val="00614FDF"/>
    <w:rsid w:val="00622E7C"/>
    <w:rsid w:val="0063543D"/>
    <w:rsid w:val="00647114"/>
    <w:rsid w:val="00647526"/>
    <w:rsid w:val="0065190F"/>
    <w:rsid w:val="00655F04"/>
    <w:rsid w:val="006569FE"/>
    <w:rsid w:val="00673328"/>
    <w:rsid w:val="00684BD1"/>
    <w:rsid w:val="006972B7"/>
    <w:rsid w:val="006A0424"/>
    <w:rsid w:val="006A323F"/>
    <w:rsid w:val="006A75CE"/>
    <w:rsid w:val="006B30D0"/>
    <w:rsid w:val="006B3755"/>
    <w:rsid w:val="006B444F"/>
    <w:rsid w:val="006B57DB"/>
    <w:rsid w:val="006C20F1"/>
    <w:rsid w:val="006C3AF9"/>
    <w:rsid w:val="006C3D95"/>
    <w:rsid w:val="006E5C86"/>
    <w:rsid w:val="006F584B"/>
    <w:rsid w:val="00701116"/>
    <w:rsid w:val="00704FCB"/>
    <w:rsid w:val="00706121"/>
    <w:rsid w:val="00713C44"/>
    <w:rsid w:val="00734332"/>
    <w:rsid w:val="00734A5B"/>
    <w:rsid w:val="0074026F"/>
    <w:rsid w:val="00740A82"/>
    <w:rsid w:val="007429F6"/>
    <w:rsid w:val="00743316"/>
    <w:rsid w:val="00744E76"/>
    <w:rsid w:val="007458E4"/>
    <w:rsid w:val="00746BA8"/>
    <w:rsid w:val="00753FAA"/>
    <w:rsid w:val="00754D6C"/>
    <w:rsid w:val="00756DF5"/>
    <w:rsid w:val="007656E9"/>
    <w:rsid w:val="007713D1"/>
    <w:rsid w:val="00774DA4"/>
    <w:rsid w:val="00780CA6"/>
    <w:rsid w:val="00781F0F"/>
    <w:rsid w:val="00793158"/>
    <w:rsid w:val="007A4838"/>
    <w:rsid w:val="007B5D76"/>
    <w:rsid w:val="007B600E"/>
    <w:rsid w:val="007C7F92"/>
    <w:rsid w:val="007D59DE"/>
    <w:rsid w:val="007D729B"/>
    <w:rsid w:val="007E12DE"/>
    <w:rsid w:val="007E5B82"/>
    <w:rsid w:val="007F0F4A"/>
    <w:rsid w:val="008028A4"/>
    <w:rsid w:val="00821B14"/>
    <w:rsid w:val="00826E61"/>
    <w:rsid w:val="00830747"/>
    <w:rsid w:val="00835E72"/>
    <w:rsid w:val="00873B7E"/>
    <w:rsid w:val="008768CA"/>
    <w:rsid w:val="0088443E"/>
    <w:rsid w:val="0088589E"/>
    <w:rsid w:val="00896DE1"/>
    <w:rsid w:val="008A72A1"/>
    <w:rsid w:val="008B31C3"/>
    <w:rsid w:val="008B441C"/>
    <w:rsid w:val="008B45C8"/>
    <w:rsid w:val="008C384C"/>
    <w:rsid w:val="008D4C3F"/>
    <w:rsid w:val="008D7FE8"/>
    <w:rsid w:val="008E7625"/>
    <w:rsid w:val="008F715F"/>
    <w:rsid w:val="0090271F"/>
    <w:rsid w:val="00902E23"/>
    <w:rsid w:val="00905292"/>
    <w:rsid w:val="009114D7"/>
    <w:rsid w:val="0091348E"/>
    <w:rsid w:val="00917CCB"/>
    <w:rsid w:val="0094020A"/>
    <w:rsid w:val="00942EC2"/>
    <w:rsid w:val="00971983"/>
    <w:rsid w:val="00973B8A"/>
    <w:rsid w:val="00980E21"/>
    <w:rsid w:val="009A182D"/>
    <w:rsid w:val="009A3335"/>
    <w:rsid w:val="009F293C"/>
    <w:rsid w:val="009F31F8"/>
    <w:rsid w:val="009F37B7"/>
    <w:rsid w:val="00A064C9"/>
    <w:rsid w:val="00A10F02"/>
    <w:rsid w:val="00A156BD"/>
    <w:rsid w:val="00A164B4"/>
    <w:rsid w:val="00A26956"/>
    <w:rsid w:val="00A27486"/>
    <w:rsid w:val="00A274C2"/>
    <w:rsid w:val="00A27EBC"/>
    <w:rsid w:val="00A37056"/>
    <w:rsid w:val="00A458BE"/>
    <w:rsid w:val="00A53724"/>
    <w:rsid w:val="00A54A15"/>
    <w:rsid w:val="00A56066"/>
    <w:rsid w:val="00A73129"/>
    <w:rsid w:val="00A764E2"/>
    <w:rsid w:val="00A76FDE"/>
    <w:rsid w:val="00A77CBD"/>
    <w:rsid w:val="00A82346"/>
    <w:rsid w:val="00A82D2C"/>
    <w:rsid w:val="00A92BA1"/>
    <w:rsid w:val="00A94ADD"/>
    <w:rsid w:val="00A9712C"/>
    <w:rsid w:val="00AB0B33"/>
    <w:rsid w:val="00AB4870"/>
    <w:rsid w:val="00AB73DD"/>
    <w:rsid w:val="00AC2F0B"/>
    <w:rsid w:val="00AC6690"/>
    <w:rsid w:val="00AC6BC6"/>
    <w:rsid w:val="00AE65E2"/>
    <w:rsid w:val="00AE6741"/>
    <w:rsid w:val="00B070CA"/>
    <w:rsid w:val="00B15449"/>
    <w:rsid w:val="00B40C3E"/>
    <w:rsid w:val="00B74AC4"/>
    <w:rsid w:val="00B908F9"/>
    <w:rsid w:val="00B93086"/>
    <w:rsid w:val="00BA0AED"/>
    <w:rsid w:val="00BA19ED"/>
    <w:rsid w:val="00BA483A"/>
    <w:rsid w:val="00BA4B8D"/>
    <w:rsid w:val="00BB7A0A"/>
    <w:rsid w:val="00BC0F7D"/>
    <w:rsid w:val="00BC1F56"/>
    <w:rsid w:val="00BD7D31"/>
    <w:rsid w:val="00BE3255"/>
    <w:rsid w:val="00BF128E"/>
    <w:rsid w:val="00BF2331"/>
    <w:rsid w:val="00BF248A"/>
    <w:rsid w:val="00BF3609"/>
    <w:rsid w:val="00C02204"/>
    <w:rsid w:val="00C05A48"/>
    <w:rsid w:val="00C074DD"/>
    <w:rsid w:val="00C1496A"/>
    <w:rsid w:val="00C158F8"/>
    <w:rsid w:val="00C25E1C"/>
    <w:rsid w:val="00C30083"/>
    <w:rsid w:val="00C33079"/>
    <w:rsid w:val="00C3381F"/>
    <w:rsid w:val="00C34F5A"/>
    <w:rsid w:val="00C361AA"/>
    <w:rsid w:val="00C45231"/>
    <w:rsid w:val="00C459FE"/>
    <w:rsid w:val="00C72833"/>
    <w:rsid w:val="00C75CAA"/>
    <w:rsid w:val="00C80F1D"/>
    <w:rsid w:val="00C8411C"/>
    <w:rsid w:val="00C90171"/>
    <w:rsid w:val="00C93F40"/>
    <w:rsid w:val="00C96ECF"/>
    <w:rsid w:val="00CA3D0C"/>
    <w:rsid w:val="00CB1433"/>
    <w:rsid w:val="00CB7322"/>
    <w:rsid w:val="00CE6930"/>
    <w:rsid w:val="00CF1108"/>
    <w:rsid w:val="00D02DA0"/>
    <w:rsid w:val="00D14744"/>
    <w:rsid w:val="00D308A3"/>
    <w:rsid w:val="00D403EF"/>
    <w:rsid w:val="00D46ED4"/>
    <w:rsid w:val="00D56AB9"/>
    <w:rsid w:val="00D57972"/>
    <w:rsid w:val="00D64C07"/>
    <w:rsid w:val="00D675A9"/>
    <w:rsid w:val="00D67706"/>
    <w:rsid w:val="00D738D6"/>
    <w:rsid w:val="00D755EB"/>
    <w:rsid w:val="00D76048"/>
    <w:rsid w:val="00D77C96"/>
    <w:rsid w:val="00D77ECB"/>
    <w:rsid w:val="00D87E00"/>
    <w:rsid w:val="00D9134D"/>
    <w:rsid w:val="00D955BD"/>
    <w:rsid w:val="00DA58A7"/>
    <w:rsid w:val="00DA7A03"/>
    <w:rsid w:val="00DB0812"/>
    <w:rsid w:val="00DB1818"/>
    <w:rsid w:val="00DB2BAB"/>
    <w:rsid w:val="00DB4C1A"/>
    <w:rsid w:val="00DC309B"/>
    <w:rsid w:val="00DC4DA2"/>
    <w:rsid w:val="00DD4C17"/>
    <w:rsid w:val="00DD74A5"/>
    <w:rsid w:val="00DD7D0F"/>
    <w:rsid w:val="00DE2D75"/>
    <w:rsid w:val="00DF2B1F"/>
    <w:rsid w:val="00DF344F"/>
    <w:rsid w:val="00DF62CD"/>
    <w:rsid w:val="00E05A03"/>
    <w:rsid w:val="00E16509"/>
    <w:rsid w:val="00E17865"/>
    <w:rsid w:val="00E40B3B"/>
    <w:rsid w:val="00E44582"/>
    <w:rsid w:val="00E44995"/>
    <w:rsid w:val="00E51B5F"/>
    <w:rsid w:val="00E571D0"/>
    <w:rsid w:val="00E61796"/>
    <w:rsid w:val="00E64E11"/>
    <w:rsid w:val="00E66A2C"/>
    <w:rsid w:val="00E66FA0"/>
    <w:rsid w:val="00E77645"/>
    <w:rsid w:val="00E84EE1"/>
    <w:rsid w:val="00EA15B0"/>
    <w:rsid w:val="00EA5EA7"/>
    <w:rsid w:val="00EC4A25"/>
    <w:rsid w:val="00EC7696"/>
    <w:rsid w:val="00ED6040"/>
    <w:rsid w:val="00F015C2"/>
    <w:rsid w:val="00F025A2"/>
    <w:rsid w:val="00F035FA"/>
    <w:rsid w:val="00F04712"/>
    <w:rsid w:val="00F13360"/>
    <w:rsid w:val="00F21B9B"/>
    <w:rsid w:val="00F22EC7"/>
    <w:rsid w:val="00F23385"/>
    <w:rsid w:val="00F23959"/>
    <w:rsid w:val="00F31D19"/>
    <w:rsid w:val="00F325C8"/>
    <w:rsid w:val="00F331F1"/>
    <w:rsid w:val="00F33325"/>
    <w:rsid w:val="00F46565"/>
    <w:rsid w:val="00F653B8"/>
    <w:rsid w:val="00F71FAB"/>
    <w:rsid w:val="00F75B24"/>
    <w:rsid w:val="00F9008D"/>
    <w:rsid w:val="00F973C4"/>
    <w:rsid w:val="00FA1266"/>
    <w:rsid w:val="00FA3F53"/>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6FDE"/>
    <w:rPr>
      <w:rFonts w:ascii="Arial" w:hAnsi="Arial"/>
      <w:sz w:val="36"/>
      <w:lang w:val="en-GB" w:eastAsia="en-US"/>
    </w:rPr>
  </w:style>
  <w:style w:type="character" w:customStyle="1" w:styleId="Heading2Char">
    <w:name w:val="Heading 2 Char"/>
    <w:link w:val="Heading2"/>
    <w:rsid w:val="00A76FDE"/>
    <w:rPr>
      <w:rFonts w:ascii="Arial" w:hAnsi="Arial"/>
      <w:sz w:val="32"/>
      <w:lang w:val="en-GB" w:eastAsia="en-US"/>
    </w:rPr>
  </w:style>
  <w:style w:type="character" w:customStyle="1" w:styleId="Heading3Char">
    <w:name w:val="Heading 3 Char"/>
    <w:link w:val="Heading3"/>
    <w:rsid w:val="00A76FDE"/>
    <w:rPr>
      <w:rFonts w:ascii="Arial" w:hAnsi="Arial"/>
      <w:sz w:val="28"/>
      <w:lang w:val="en-GB" w:eastAsia="en-US"/>
    </w:rPr>
  </w:style>
  <w:style w:type="character" w:customStyle="1" w:styleId="Heading4Char">
    <w:name w:val="Heading 4 Char"/>
    <w:link w:val="Heading4"/>
    <w:rsid w:val="00A76FDE"/>
    <w:rPr>
      <w:rFonts w:ascii="Arial" w:hAnsi="Arial"/>
      <w:sz w:val="24"/>
      <w:lang w:val="en-GB" w:eastAsia="en-US"/>
    </w:rPr>
  </w:style>
  <w:style w:type="character" w:styleId="CommentReference">
    <w:name w:val="annotation reference"/>
    <w:basedOn w:val="DefaultParagraphFont"/>
    <w:rsid w:val="00754D6C"/>
    <w:rPr>
      <w:sz w:val="16"/>
      <w:szCs w:val="16"/>
    </w:rPr>
  </w:style>
  <w:style w:type="paragraph" w:styleId="CommentText">
    <w:name w:val="annotation text"/>
    <w:basedOn w:val="Normal"/>
    <w:link w:val="CommentTextChar"/>
    <w:rsid w:val="00754D6C"/>
  </w:style>
  <w:style w:type="character" w:customStyle="1" w:styleId="CommentTextChar">
    <w:name w:val="Comment Text Char"/>
    <w:basedOn w:val="DefaultParagraphFont"/>
    <w:link w:val="CommentText"/>
    <w:rsid w:val="00754D6C"/>
    <w:rPr>
      <w:lang w:val="en-GB" w:eastAsia="en-US"/>
    </w:rPr>
  </w:style>
  <w:style w:type="paragraph" w:styleId="CommentSubject">
    <w:name w:val="annotation subject"/>
    <w:basedOn w:val="CommentText"/>
    <w:next w:val="CommentText"/>
    <w:link w:val="CommentSubjectChar"/>
    <w:semiHidden/>
    <w:unhideWhenUsed/>
    <w:rsid w:val="00754D6C"/>
    <w:rPr>
      <w:b/>
      <w:bCs/>
    </w:rPr>
  </w:style>
  <w:style w:type="character" w:customStyle="1" w:styleId="CommentSubjectChar">
    <w:name w:val="Comment Subject Char"/>
    <w:basedOn w:val="CommentTextChar"/>
    <w:link w:val="CommentSubject"/>
    <w:semiHidden/>
    <w:rsid w:val="00754D6C"/>
    <w:rPr>
      <w:b/>
      <w:bCs/>
      <w:lang w:val="en-GB" w:eastAsia="en-US"/>
    </w:rPr>
  </w:style>
  <w:style w:type="paragraph" w:styleId="Revision">
    <w:name w:val="Revision"/>
    <w:hidden/>
    <w:uiPriority w:val="99"/>
    <w:semiHidden/>
    <w:rsid w:val="00754D6C"/>
    <w:rPr>
      <w:lang w:val="en-GB" w:eastAsia="en-US"/>
    </w:rPr>
  </w:style>
  <w:style w:type="character" w:customStyle="1" w:styleId="EXCar">
    <w:name w:val="EX Car"/>
    <w:link w:val="EX"/>
    <w:qFormat/>
    <w:locked/>
    <w:rsid w:val="008B45C8"/>
    <w:rPr>
      <w:lang w:val="en-GB" w:eastAsia="en-US"/>
    </w:rPr>
  </w:style>
  <w:style w:type="character" w:customStyle="1" w:styleId="THChar">
    <w:name w:val="TH Char"/>
    <w:link w:val="TH"/>
    <w:qFormat/>
    <w:rsid w:val="007458E4"/>
    <w:rPr>
      <w:rFonts w:ascii="Arial" w:hAnsi="Arial"/>
      <w:b/>
      <w:lang w:val="en-GB" w:eastAsia="en-US"/>
    </w:rPr>
  </w:style>
  <w:style w:type="character" w:customStyle="1" w:styleId="TFChar">
    <w:name w:val="TF Char"/>
    <w:link w:val="TF"/>
    <w:qFormat/>
    <w:rsid w:val="007458E4"/>
    <w:rPr>
      <w:rFonts w:ascii="Arial" w:hAnsi="Arial"/>
      <w:b/>
      <w:lang w:val="en-GB" w:eastAsia="en-US"/>
    </w:rPr>
  </w:style>
  <w:style w:type="character" w:customStyle="1" w:styleId="EditorsNoteChar">
    <w:name w:val="Editor's Note Char"/>
    <w:aliases w:val="EN Char"/>
    <w:link w:val="EditorsNote"/>
    <w:rsid w:val="007458E4"/>
    <w:rPr>
      <w:color w:val="FF0000"/>
      <w:lang w:val="en-GB" w:eastAsia="en-US"/>
    </w:rPr>
  </w:style>
  <w:style w:type="character" w:customStyle="1" w:styleId="B1Char">
    <w:name w:val="B1 Char"/>
    <w:link w:val="B1"/>
    <w:qFormat/>
    <w:rsid w:val="00740A8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package" Target="embeddings/Microsoft_Visio_Drawing1.vsdx"/><Relationship Id="rId39" Type="http://schemas.openxmlformats.org/officeDocument/2006/relationships/image" Target="media/image12.emf"/><Relationship Id="rId21" Type="http://schemas.openxmlformats.org/officeDocument/2006/relationships/footer" Target="footer3.xml"/><Relationship Id="rId34" Type="http://schemas.openxmlformats.org/officeDocument/2006/relationships/package" Target="embeddings/Microsoft_Visio_Drawing4.vsdx"/><Relationship Id="rId42" Type="http://schemas.openxmlformats.org/officeDocument/2006/relationships/package" Target="embeddings/Microsoft_Visio_Drawing9.vsdx"/><Relationship Id="rId47" Type="http://schemas.openxmlformats.org/officeDocument/2006/relationships/image" Target="media/image15.emf"/><Relationship Id="rId50" Type="http://schemas.openxmlformats.org/officeDocument/2006/relationships/package" Target="embeddings/Microsoft_Visio_Drawing13.vsdx"/><Relationship Id="rId55" Type="http://schemas.openxmlformats.org/officeDocument/2006/relationships/image" Target="media/image19.emf"/><Relationship Id="rId63"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emf"/><Relationship Id="rId41" Type="http://schemas.openxmlformats.org/officeDocument/2006/relationships/package" Target="embeddings/Microsoft_Visio_Drawing8.vsdx"/><Relationship Id="rId54" Type="http://schemas.openxmlformats.org/officeDocument/2006/relationships/package" Target="embeddings/Microsoft_Visio_Drawing15.vsdx"/><Relationship Id="rId62"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3.vsdx"/><Relationship Id="rId37" Type="http://schemas.openxmlformats.org/officeDocument/2006/relationships/image" Target="media/image11.emf"/><Relationship Id="rId40" Type="http://schemas.openxmlformats.org/officeDocument/2006/relationships/package" Target="embeddings/Microsoft_Visio_Drawing7.vsdx"/><Relationship Id="rId45" Type="http://schemas.openxmlformats.org/officeDocument/2006/relationships/image" Target="media/image14.emf"/><Relationship Id="rId53" Type="http://schemas.openxmlformats.org/officeDocument/2006/relationships/image" Target="media/image18.emf"/><Relationship Id="rId58" Type="http://schemas.openxmlformats.org/officeDocument/2006/relationships/package" Target="embeddings/Microsoft_Visio_Drawing17.vsdx"/><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emf"/><Relationship Id="rId28" Type="http://schemas.openxmlformats.org/officeDocument/2006/relationships/oleObject" Target="embeddings/Microsoft_Visio_2003-2010_Drawing.vsd"/><Relationship Id="rId36" Type="http://schemas.openxmlformats.org/officeDocument/2006/relationships/package" Target="embeddings/Microsoft_Visio_Drawing5.vsdx"/><Relationship Id="rId49" Type="http://schemas.openxmlformats.org/officeDocument/2006/relationships/image" Target="media/image16.emf"/><Relationship Id="rId57" Type="http://schemas.openxmlformats.org/officeDocument/2006/relationships/image" Target="media/image20.emf"/><Relationship Id="rId61"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8.emf"/><Relationship Id="rId44" Type="http://schemas.openxmlformats.org/officeDocument/2006/relationships/package" Target="embeddings/Microsoft_Visio_Drawing10.vsdx"/><Relationship Id="rId52" Type="http://schemas.openxmlformats.org/officeDocument/2006/relationships/package" Target="embeddings/Microsoft_Visio_Drawing14.vsdx"/><Relationship Id="rId60" Type="http://schemas.openxmlformats.org/officeDocument/2006/relationships/hyperlink" Target="https://www.3gpp.org/ftp/TSG_SA/WG5_TM/TSGS5_136e/Docs/S5-212262.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image" Target="media/image10.emf"/><Relationship Id="rId43" Type="http://schemas.openxmlformats.org/officeDocument/2006/relationships/image" Target="media/image13.emf"/><Relationship Id="rId48" Type="http://schemas.openxmlformats.org/officeDocument/2006/relationships/package" Target="embeddings/Microsoft_Visio_Drawing12.vsdx"/><Relationship Id="rId56" Type="http://schemas.openxmlformats.org/officeDocument/2006/relationships/package" Target="embeddings/Microsoft_Visio_Drawing16.vsdx"/><Relationship Id="rId64"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17.e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6.vsdx"/><Relationship Id="rId46" Type="http://schemas.openxmlformats.org/officeDocument/2006/relationships/package" Target="embeddings/Microsoft_Visio_Drawing11.vsdx"/><Relationship Id="rId59" Type="http://schemas.openxmlformats.org/officeDocument/2006/relationships/hyperlink" Target="https://www.3gpp.org/ftp/TSG_SA/WG5_TM/TSGS5_136e/Docs/S5-2122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2.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3.xml><?xml version="1.0" encoding="utf-8"?>
<ds:datastoreItem xmlns:ds="http://schemas.openxmlformats.org/officeDocument/2006/customXml" ds:itemID="{C2564C3D-D364-48D0-9107-E23D811FE250}">
  <ds:schemaRefs>
    <ds:schemaRef ds:uri="http://schemas.openxmlformats.org/officeDocument/2006/bibliography"/>
  </ds:schemaRefs>
</ds:datastoreItem>
</file>

<file path=customXml/itemProps4.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6.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43</Pages>
  <Words>8328</Words>
  <Characters>47474</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Yizhi Yao - SA5#136e-0307</cp:lastModifiedBy>
  <cp:revision>86</cp:revision>
  <cp:lastPrinted>2019-02-25T14:05:00Z</cp:lastPrinted>
  <dcterms:created xsi:type="dcterms:W3CDTF">2020-12-01T16:20:00Z</dcterms:created>
  <dcterms:modified xsi:type="dcterms:W3CDTF">2021-03-09T14:33:00Z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16:37:24Z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